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B0AD7B" w14:textId="1D8F9522" w:rsidR="000555AF" w:rsidRDefault="000555AF" w:rsidP="000555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#92bis</w:t>
      </w:r>
      <w:r>
        <w:rPr>
          <w:b/>
          <w:i/>
          <w:noProof/>
          <w:sz w:val="28"/>
        </w:rPr>
        <w:tab/>
        <w:t>R4-191</w:t>
      </w:r>
      <w:r w:rsidR="00525A50">
        <w:rPr>
          <w:b/>
          <w:i/>
          <w:noProof/>
          <w:sz w:val="28"/>
        </w:rPr>
        <w:t>2700</w:t>
      </w:r>
    </w:p>
    <w:p w14:paraId="159CFEA3" w14:textId="5EFC1D1A" w:rsidR="00C77A62" w:rsidRPr="000F2BA9" w:rsidRDefault="000555AF" w:rsidP="000555AF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Chongqing, China, October 14</w:t>
      </w:r>
      <w:r w:rsidRPr="00A250BA">
        <w:rPr>
          <w:sz w:val="24"/>
          <w:vertAlign w:val="superscript"/>
        </w:rPr>
        <w:t>th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>- 18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573B093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DF71F5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502417A" w:rsidR="001E41F3" w:rsidRPr="00410371" w:rsidRDefault="00F33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7FAACCCE" w:rsidR="001E41F3" w:rsidRPr="00410371" w:rsidRDefault="00F335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387184AC" w:rsidR="001E41F3" w:rsidRPr="00410371" w:rsidRDefault="00115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3E280A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3EF092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2E1EE751" w:rsidR="00F25D98" w:rsidRDefault="00B450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21346098" w:rsidR="00C77A62" w:rsidRDefault="00D2107B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Pr="006E1744">
              <w:rPr>
                <w:noProof/>
              </w:rPr>
              <w:t>CR to TS 38.104 – PUSCH requirements with CP-OFDM for FR2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195A68D5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C25ED2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7D32112C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3E280A">
              <w:t>8-26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67BD46FE" w:rsidR="001E41F3" w:rsidRDefault="00C95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42FE71DB" w:rsidR="001C1FA1" w:rsidRDefault="003E280A" w:rsidP="003E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D2107B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D2107B">
              <w:rPr>
                <w:noProof/>
              </w:rPr>
              <w:t xml:space="preserve"> for PUSCH FR2 with CP-OFDM </w:t>
            </w:r>
          </w:p>
        </w:tc>
      </w:tr>
      <w:tr w:rsidR="00D2107B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D2107B" w:rsidRDefault="00D2107B" w:rsidP="00D21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D2107B" w:rsidRDefault="00D2107B" w:rsidP="00D21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6DAA276F" w:rsidR="00D2107B" w:rsidRDefault="003E280A" w:rsidP="003E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D2107B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D2107B">
              <w:rPr>
                <w:noProof/>
              </w:rPr>
              <w:t xml:space="preserve"> for PUSCH FR2 with CP-OFDM tests based on simulation results</w:t>
            </w:r>
          </w:p>
        </w:tc>
      </w:tr>
      <w:tr w:rsidR="00D2107B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D2107B" w:rsidRDefault="00D2107B" w:rsidP="00D21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D2107B" w:rsidRDefault="00D2107B" w:rsidP="00D21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BBC2A" w14:textId="3FE1E774" w:rsidR="00D2107B" w:rsidRDefault="00D2107B" w:rsidP="00D21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3E280A">
              <w:rPr>
                <w:noProof/>
              </w:rPr>
              <w:t>o up to date</w:t>
            </w:r>
            <w:r>
              <w:rPr>
                <w:noProof/>
              </w:rPr>
              <w:t xml:space="preserve"> requirement for PUSCH.</w:t>
            </w:r>
          </w:p>
          <w:p w14:paraId="62DFF95F" w14:textId="587917D8" w:rsidR="001C1FA1" w:rsidRDefault="001C1FA1" w:rsidP="00D210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66B4F9E7" w:rsidR="001E41F3" w:rsidRDefault="00D21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11.2.2.1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50DBE34" w:rsidR="00D1258E" w:rsidRDefault="00B45033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F720735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105D24DD" w:rsidR="00D1258E" w:rsidRDefault="00B45033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  <w:r w:rsidR="00D1258E"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DF71F5" w14:paraId="07B62479" w14:textId="77777777" w:rsidTr="00DD510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E288E" w14:textId="77777777" w:rsidR="00DF71F5" w:rsidRDefault="00DF71F5" w:rsidP="00DD5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67652" w14:textId="77777777" w:rsidR="00DF71F5" w:rsidRDefault="00DF71F5" w:rsidP="00DD51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4A117A98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488D0EFA" w14:textId="77777777" w:rsidR="0089365F" w:rsidRPr="0006458D" w:rsidRDefault="0089365F" w:rsidP="0089365F">
      <w:pPr>
        <w:pStyle w:val="Heading4"/>
      </w:pPr>
      <w:bookmarkStart w:id="2" w:name="_Toc13079911"/>
      <w:r w:rsidRPr="0006458D">
        <w:t>11.2.2.1</w:t>
      </w:r>
      <w:r w:rsidRPr="0006458D">
        <w:tab/>
        <w:t>Requirements for PUSCH with transform precoding disabled</w:t>
      </w:r>
      <w:bookmarkEnd w:id="2"/>
    </w:p>
    <w:p w14:paraId="66846F6D" w14:textId="77777777" w:rsidR="0089365F" w:rsidRPr="0006458D" w:rsidRDefault="0089365F" w:rsidP="0089365F">
      <w:pPr>
        <w:pStyle w:val="Heading5"/>
        <w:rPr>
          <w:rFonts w:eastAsia="Malgun Gothic"/>
        </w:rPr>
      </w:pPr>
      <w:bookmarkStart w:id="3" w:name="_Toc13079912"/>
      <w:r w:rsidRPr="0006458D">
        <w:rPr>
          <w:rFonts w:eastAsia="Malgun Gothic"/>
        </w:rPr>
        <w:t>11.2.2.1.1</w:t>
      </w:r>
      <w:r w:rsidRPr="0006458D">
        <w:rPr>
          <w:rFonts w:eastAsia="Malgun Gothic"/>
        </w:rPr>
        <w:tab/>
        <w:t>General</w:t>
      </w:r>
      <w:bookmarkEnd w:id="3"/>
    </w:p>
    <w:p w14:paraId="01B383F0" w14:textId="77777777" w:rsidR="0089365F" w:rsidRPr="0006458D" w:rsidRDefault="0089365F" w:rsidP="0089365F">
      <w:r w:rsidRPr="0006458D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5ED951C5" w14:textId="77777777" w:rsidR="0089365F" w:rsidRPr="0006458D" w:rsidRDefault="0089365F" w:rsidP="0089365F">
      <w:pPr>
        <w:pStyle w:val="TH"/>
      </w:pPr>
      <w:r w:rsidRPr="0006458D">
        <w:t>Table 11.2.2.1</w:t>
      </w:r>
      <w:r w:rsidRPr="0006458D">
        <w:rPr>
          <w:lang w:eastAsia="zh-CN"/>
        </w:rPr>
        <w:t>.1</w:t>
      </w:r>
      <w:r w:rsidRPr="0006458D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89365F" w:rsidRPr="0006458D" w14:paraId="4B6027D0" w14:textId="77777777" w:rsidTr="009964B0">
        <w:trPr>
          <w:jc w:val="center"/>
        </w:trPr>
        <w:tc>
          <w:tcPr>
            <w:tcW w:w="6516" w:type="dxa"/>
            <w:gridSpan w:val="2"/>
          </w:tcPr>
          <w:p w14:paraId="5222ECA0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Parameter</w:t>
            </w:r>
          </w:p>
        </w:tc>
        <w:tc>
          <w:tcPr>
            <w:tcW w:w="2551" w:type="dxa"/>
          </w:tcPr>
          <w:p w14:paraId="20DCA2D9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Value</w:t>
            </w:r>
          </w:p>
        </w:tc>
      </w:tr>
      <w:tr w:rsidR="0089365F" w:rsidRPr="0006458D" w14:paraId="5B063956" w14:textId="77777777" w:rsidTr="009964B0">
        <w:trPr>
          <w:jc w:val="center"/>
        </w:trPr>
        <w:tc>
          <w:tcPr>
            <w:tcW w:w="6516" w:type="dxa"/>
            <w:gridSpan w:val="2"/>
          </w:tcPr>
          <w:p w14:paraId="42E42D41" w14:textId="77777777" w:rsidR="0089365F" w:rsidRPr="0006458D" w:rsidRDefault="0089365F" w:rsidP="009964B0">
            <w:pPr>
              <w:pStyle w:val="TAL"/>
            </w:pPr>
            <w:r w:rsidRPr="0006458D">
              <w:t>Transform precoding</w:t>
            </w:r>
          </w:p>
        </w:tc>
        <w:tc>
          <w:tcPr>
            <w:tcW w:w="2551" w:type="dxa"/>
          </w:tcPr>
          <w:p w14:paraId="46A8F68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89365F" w:rsidRPr="0006458D" w14:paraId="238AEBD2" w14:textId="77777777" w:rsidTr="009964B0">
        <w:trPr>
          <w:jc w:val="center"/>
        </w:trPr>
        <w:tc>
          <w:tcPr>
            <w:tcW w:w="6516" w:type="dxa"/>
            <w:gridSpan w:val="2"/>
          </w:tcPr>
          <w:p w14:paraId="18D27D19" w14:textId="77777777" w:rsidR="0089365F" w:rsidRPr="0006458D" w:rsidRDefault="0089365F" w:rsidP="009964B0">
            <w:pPr>
              <w:pStyle w:val="TAL"/>
            </w:pPr>
            <w:r w:rsidRPr="0006458D">
              <w:t>Uplink</w:t>
            </w:r>
            <w:r w:rsidRPr="0006458D">
              <w:rPr>
                <w:lang w:eastAsia="zh-CN"/>
              </w:rPr>
              <w:t>-</w:t>
            </w:r>
            <w:r w:rsidRPr="0006458D">
              <w:t>downlink allocation for TDD</w:t>
            </w:r>
          </w:p>
        </w:tc>
        <w:tc>
          <w:tcPr>
            <w:tcW w:w="2551" w:type="dxa"/>
          </w:tcPr>
          <w:p w14:paraId="5E15EE4A" w14:textId="77777777" w:rsidR="0089365F" w:rsidRPr="0006458D" w:rsidRDefault="0089365F" w:rsidP="009964B0">
            <w:pPr>
              <w:pStyle w:val="TAC"/>
            </w:pPr>
            <w:r w:rsidRPr="0006458D">
              <w:t>60 kHz and 120kHz SCS:</w:t>
            </w:r>
          </w:p>
          <w:p w14:paraId="0A636E4B" w14:textId="77777777" w:rsidR="0089365F" w:rsidRPr="0006458D" w:rsidRDefault="0089365F" w:rsidP="009964B0">
            <w:pPr>
              <w:pStyle w:val="TAC"/>
            </w:pPr>
            <w:r w:rsidRPr="0006458D">
              <w:t>3D1S1U, S=10D:2G:2U</w:t>
            </w:r>
          </w:p>
        </w:tc>
      </w:tr>
      <w:tr w:rsidR="0089365F" w:rsidRPr="0006458D" w14:paraId="55E84FD3" w14:textId="77777777" w:rsidTr="009964B0">
        <w:trPr>
          <w:jc w:val="center"/>
        </w:trPr>
        <w:tc>
          <w:tcPr>
            <w:tcW w:w="1838" w:type="dxa"/>
            <w:vMerge w:val="restart"/>
          </w:tcPr>
          <w:p w14:paraId="23859016" w14:textId="77777777" w:rsidR="0089365F" w:rsidRPr="0006458D" w:rsidRDefault="0089365F" w:rsidP="009964B0">
            <w:pPr>
              <w:pStyle w:val="TAL"/>
            </w:pPr>
            <w:r w:rsidRPr="0006458D">
              <w:t>HARQ</w:t>
            </w:r>
          </w:p>
        </w:tc>
        <w:tc>
          <w:tcPr>
            <w:tcW w:w="4678" w:type="dxa"/>
          </w:tcPr>
          <w:p w14:paraId="55F569B1" w14:textId="77777777" w:rsidR="0089365F" w:rsidRPr="0006458D" w:rsidRDefault="0089365F" w:rsidP="009964B0">
            <w:pPr>
              <w:pStyle w:val="TAL"/>
            </w:pPr>
            <w:r w:rsidRPr="0006458D">
              <w:t>Maximum number of HARQ transmissions</w:t>
            </w:r>
          </w:p>
        </w:tc>
        <w:tc>
          <w:tcPr>
            <w:tcW w:w="2551" w:type="dxa"/>
          </w:tcPr>
          <w:p w14:paraId="42E49300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4</w:t>
            </w:r>
          </w:p>
        </w:tc>
      </w:tr>
      <w:tr w:rsidR="0089365F" w:rsidRPr="0006458D" w14:paraId="11100107" w14:textId="77777777" w:rsidTr="009964B0">
        <w:trPr>
          <w:jc w:val="center"/>
        </w:trPr>
        <w:tc>
          <w:tcPr>
            <w:tcW w:w="1838" w:type="dxa"/>
            <w:vMerge/>
          </w:tcPr>
          <w:p w14:paraId="4C4B2FE9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</w:tcPr>
          <w:p w14:paraId="7B79EAD0" w14:textId="77777777" w:rsidR="0089365F" w:rsidRPr="0006458D" w:rsidRDefault="0089365F" w:rsidP="009964B0">
            <w:pPr>
              <w:pStyle w:val="TAL"/>
            </w:pPr>
            <w:r w:rsidRPr="0006458D">
              <w:t>RV sequence</w:t>
            </w:r>
          </w:p>
        </w:tc>
        <w:tc>
          <w:tcPr>
            <w:tcW w:w="2551" w:type="dxa"/>
          </w:tcPr>
          <w:p w14:paraId="0F32205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  <w:lang w:val="fr-FR"/>
              </w:rPr>
              <w:t>0, 2, 3, 1</w:t>
            </w:r>
          </w:p>
        </w:tc>
      </w:tr>
      <w:tr w:rsidR="0089365F" w:rsidRPr="0006458D" w14:paraId="08237B35" w14:textId="77777777" w:rsidTr="009964B0">
        <w:trPr>
          <w:jc w:val="center"/>
        </w:trPr>
        <w:tc>
          <w:tcPr>
            <w:tcW w:w="1838" w:type="dxa"/>
            <w:vMerge w:val="restart"/>
          </w:tcPr>
          <w:p w14:paraId="2E042556" w14:textId="77777777" w:rsidR="0089365F" w:rsidRPr="0006458D" w:rsidRDefault="0089365F" w:rsidP="009964B0">
            <w:pPr>
              <w:pStyle w:val="TAL"/>
            </w:pPr>
            <w:r w:rsidRPr="0006458D">
              <w:t>DM-RS</w:t>
            </w:r>
          </w:p>
        </w:tc>
        <w:tc>
          <w:tcPr>
            <w:tcW w:w="4678" w:type="dxa"/>
            <w:vAlign w:val="center"/>
          </w:tcPr>
          <w:p w14:paraId="70192C21" w14:textId="77777777" w:rsidR="0089365F" w:rsidRPr="0006458D" w:rsidRDefault="0089365F" w:rsidP="009964B0">
            <w:pPr>
              <w:pStyle w:val="TAL"/>
            </w:pPr>
            <w:r w:rsidRPr="0006458D">
              <w:t>DM-RS configuration type</w:t>
            </w:r>
          </w:p>
        </w:tc>
        <w:tc>
          <w:tcPr>
            <w:tcW w:w="2551" w:type="dxa"/>
          </w:tcPr>
          <w:p w14:paraId="10BEF0A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</w:t>
            </w:r>
          </w:p>
        </w:tc>
      </w:tr>
      <w:tr w:rsidR="0089365F" w:rsidRPr="0006458D" w14:paraId="40871448" w14:textId="77777777" w:rsidTr="009964B0">
        <w:trPr>
          <w:jc w:val="center"/>
        </w:trPr>
        <w:tc>
          <w:tcPr>
            <w:tcW w:w="1838" w:type="dxa"/>
            <w:vMerge/>
          </w:tcPr>
          <w:p w14:paraId="543A64BD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5F37813F" w14:textId="77777777" w:rsidR="0089365F" w:rsidRPr="0006458D" w:rsidRDefault="0089365F" w:rsidP="009964B0">
            <w:pPr>
              <w:pStyle w:val="TAL"/>
            </w:pPr>
            <w:r w:rsidRPr="0006458D">
              <w:t>DM-RS duration</w:t>
            </w:r>
          </w:p>
        </w:tc>
        <w:tc>
          <w:tcPr>
            <w:tcW w:w="2551" w:type="dxa"/>
          </w:tcPr>
          <w:p w14:paraId="6F663EE0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t>single-symbol DM-RS</w:t>
            </w:r>
          </w:p>
        </w:tc>
      </w:tr>
      <w:tr w:rsidR="0089365F" w:rsidRPr="0006458D" w14:paraId="2542667F" w14:textId="77777777" w:rsidTr="009964B0">
        <w:trPr>
          <w:jc w:val="center"/>
        </w:trPr>
        <w:tc>
          <w:tcPr>
            <w:tcW w:w="1838" w:type="dxa"/>
            <w:vMerge/>
          </w:tcPr>
          <w:p w14:paraId="1921E035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43A300C2" w14:textId="77777777" w:rsidR="0089365F" w:rsidRPr="0006458D" w:rsidRDefault="0089365F" w:rsidP="009964B0">
            <w:pPr>
              <w:pStyle w:val="TAL"/>
            </w:pPr>
            <w:r w:rsidRPr="0006458D">
              <w:rPr>
                <w:lang w:eastAsia="zh-CN"/>
              </w:rPr>
              <w:t>Additional DM-RS symbols</w:t>
            </w:r>
          </w:p>
        </w:tc>
        <w:tc>
          <w:tcPr>
            <w:tcW w:w="2551" w:type="dxa"/>
          </w:tcPr>
          <w:p w14:paraId="5F60F27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pos0, pos1</w:t>
            </w:r>
          </w:p>
        </w:tc>
      </w:tr>
      <w:tr w:rsidR="0089365F" w:rsidRPr="0006458D" w14:paraId="38776610" w14:textId="77777777" w:rsidTr="009964B0">
        <w:trPr>
          <w:jc w:val="center"/>
        </w:trPr>
        <w:tc>
          <w:tcPr>
            <w:tcW w:w="1838" w:type="dxa"/>
            <w:vMerge/>
          </w:tcPr>
          <w:p w14:paraId="7F62D081" w14:textId="77777777" w:rsidR="0089365F" w:rsidRPr="0006458D" w:rsidRDefault="0089365F" w:rsidP="009964B0">
            <w:pPr>
              <w:pStyle w:val="TAL"/>
            </w:pPr>
            <w:bookmarkStart w:id="4" w:name="_Hlk526816956"/>
          </w:p>
        </w:tc>
        <w:tc>
          <w:tcPr>
            <w:tcW w:w="4678" w:type="dxa"/>
            <w:vAlign w:val="center"/>
          </w:tcPr>
          <w:p w14:paraId="0CE5D1D0" w14:textId="77777777" w:rsidR="0089365F" w:rsidRPr="0006458D" w:rsidRDefault="0089365F" w:rsidP="009964B0">
            <w:pPr>
              <w:pStyle w:val="TAL"/>
            </w:pPr>
            <w:r w:rsidRPr="0006458D">
              <w:t>Number of DM-RS CDM group(s) without data</w:t>
            </w:r>
          </w:p>
        </w:tc>
        <w:tc>
          <w:tcPr>
            <w:tcW w:w="2551" w:type="dxa"/>
          </w:tcPr>
          <w:p w14:paraId="67AED03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2</w:t>
            </w:r>
          </w:p>
        </w:tc>
      </w:tr>
      <w:bookmarkEnd w:id="4"/>
      <w:tr w:rsidR="0089365F" w:rsidRPr="0006458D" w14:paraId="4730D506" w14:textId="77777777" w:rsidTr="009964B0">
        <w:trPr>
          <w:jc w:val="center"/>
        </w:trPr>
        <w:tc>
          <w:tcPr>
            <w:tcW w:w="1838" w:type="dxa"/>
            <w:vMerge/>
          </w:tcPr>
          <w:p w14:paraId="57934C9A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48EE9326" w14:textId="77777777" w:rsidR="0089365F" w:rsidRPr="0006458D" w:rsidRDefault="0089365F" w:rsidP="009964B0">
            <w:pPr>
              <w:pStyle w:val="TAL"/>
            </w:pPr>
            <w:r w:rsidRPr="0006458D">
              <w:t>Ratio of PUSCH EPRE to DM-RS EPRE</w:t>
            </w:r>
          </w:p>
        </w:tc>
        <w:tc>
          <w:tcPr>
            <w:tcW w:w="2551" w:type="dxa"/>
          </w:tcPr>
          <w:p w14:paraId="03900588" w14:textId="77777777" w:rsidR="0089365F" w:rsidRPr="0006458D" w:rsidRDefault="0089365F" w:rsidP="009964B0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-3 dB</w:t>
            </w:r>
          </w:p>
        </w:tc>
      </w:tr>
      <w:tr w:rsidR="0089365F" w:rsidRPr="0006458D" w14:paraId="75A0A02E" w14:textId="77777777" w:rsidTr="009964B0">
        <w:trPr>
          <w:jc w:val="center"/>
        </w:trPr>
        <w:tc>
          <w:tcPr>
            <w:tcW w:w="1838" w:type="dxa"/>
            <w:vMerge/>
          </w:tcPr>
          <w:p w14:paraId="37691DDF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56ABD3EB" w14:textId="77777777" w:rsidR="0089365F" w:rsidRPr="0006458D" w:rsidRDefault="0089365F" w:rsidP="009964B0">
            <w:pPr>
              <w:pStyle w:val="TAL"/>
            </w:pPr>
            <w:r w:rsidRPr="0006458D">
              <w:t>DM-RS port(s)</w:t>
            </w:r>
          </w:p>
        </w:tc>
        <w:tc>
          <w:tcPr>
            <w:tcW w:w="2551" w:type="dxa"/>
          </w:tcPr>
          <w:p w14:paraId="18EDCB6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{0}, {0, 1}</w:t>
            </w:r>
          </w:p>
        </w:tc>
      </w:tr>
      <w:tr w:rsidR="0089365F" w:rsidRPr="0006458D" w14:paraId="43F478F0" w14:textId="77777777" w:rsidTr="009964B0">
        <w:trPr>
          <w:jc w:val="center"/>
        </w:trPr>
        <w:tc>
          <w:tcPr>
            <w:tcW w:w="1838" w:type="dxa"/>
            <w:vMerge/>
          </w:tcPr>
          <w:p w14:paraId="2E2DF149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338E38A4" w14:textId="77777777" w:rsidR="0089365F" w:rsidRPr="0006458D" w:rsidRDefault="0089365F" w:rsidP="009964B0">
            <w:pPr>
              <w:pStyle w:val="TAL"/>
            </w:pPr>
            <w:r w:rsidRPr="0006458D">
              <w:t>DM-RS sequence generation</w:t>
            </w:r>
          </w:p>
        </w:tc>
        <w:tc>
          <w:tcPr>
            <w:tcW w:w="2551" w:type="dxa"/>
          </w:tcPr>
          <w:p w14:paraId="721FAB1D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</w:t>
            </w:r>
            <w:r w:rsidRPr="0006458D">
              <w:rPr>
                <w:rFonts w:cs="Arial"/>
                <w:vertAlign w:val="subscript"/>
              </w:rPr>
              <w:t>ID</w:t>
            </w:r>
            <w:r w:rsidRPr="0006458D">
              <w:rPr>
                <w:rFonts w:cs="Arial"/>
              </w:rPr>
              <w:t xml:space="preserve">=0, </w:t>
            </w:r>
            <w:proofErr w:type="spellStart"/>
            <w:r w:rsidRPr="0006458D">
              <w:rPr>
                <w:rFonts w:cs="Arial"/>
              </w:rPr>
              <w:t>n</w:t>
            </w:r>
            <w:r w:rsidRPr="0006458D">
              <w:rPr>
                <w:rFonts w:cs="Arial"/>
                <w:vertAlign w:val="subscript"/>
              </w:rPr>
              <w:t>SCID</w:t>
            </w:r>
            <w:proofErr w:type="spellEnd"/>
            <w:r w:rsidRPr="0006458D">
              <w:rPr>
                <w:rFonts w:cs="Arial"/>
              </w:rPr>
              <w:t xml:space="preserve"> =0</w:t>
            </w:r>
          </w:p>
        </w:tc>
      </w:tr>
      <w:tr w:rsidR="0089365F" w:rsidRPr="0006458D" w14:paraId="7290E11A" w14:textId="77777777" w:rsidTr="009964B0">
        <w:trPr>
          <w:jc w:val="center"/>
        </w:trPr>
        <w:tc>
          <w:tcPr>
            <w:tcW w:w="1838" w:type="dxa"/>
            <w:vMerge w:val="restart"/>
          </w:tcPr>
          <w:p w14:paraId="14D05D57" w14:textId="77777777" w:rsidR="0089365F" w:rsidRPr="0006458D" w:rsidRDefault="0089365F" w:rsidP="009964B0">
            <w:pPr>
              <w:pStyle w:val="TAL"/>
            </w:pPr>
            <w:r w:rsidRPr="0006458D">
              <w:t>Time domain resource</w:t>
            </w:r>
          </w:p>
        </w:tc>
        <w:tc>
          <w:tcPr>
            <w:tcW w:w="4678" w:type="dxa"/>
          </w:tcPr>
          <w:p w14:paraId="18999764" w14:textId="77777777" w:rsidR="0089365F" w:rsidRPr="0006458D" w:rsidRDefault="0089365F" w:rsidP="009964B0">
            <w:pPr>
              <w:pStyle w:val="TAL"/>
            </w:pPr>
            <w:r w:rsidRPr="0006458D"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</w:tcPr>
          <w:p w14:paraId="5751A76D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B</w:t>
            </w:r>
          </w:p>
        </w:tc>
      </w:tr>
      <w:tr w:rsidR="0089365F" w:rsidRPr="0006458D" w14:paraId="32AAFDDE" w14:textId="77777777" w:rsidTr="009964B0">
        <w:trPr>
          <w:jc w:val="center"/>
        </w:trPr>
        <w:tc>
          <w:tcPr>
            <w:tcW w:w="1838" w:type="dxa"/>
            <w:vMerge/>
          </w:tcPr>
          <w:p w14:paraId="3B18A0DA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</w:tcPr>
          <w:p w14:paraId="3ADF8F28" w14:textId="77777777" w:rsidR="0089365F" w:rsidRPr="0006458D" w:rsidRDefault="0089365F" w:rsidP="009964B0">
            <w:pPr>
              <w:pStyle w:val="TAL"/>
            </w:pPr>
            <w:r w:rsidRPr="0006458D">
              <w:t>Start symbol index</w:t>
            </w:r>
          </w:p>
        </w:tc>
        <w:tc>
          <w:tcPr>
            <w:tcW w:w="2551" w:type="dxa"/>
          </w:tcPr>
          <w:p w14:paraId="2D83C1B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0 </w:t>
            </w:r>
          </w:p>
        </w:tc>
      </w:tr>
      <w:tr w:rsidR="0089365F" w:rsidRPr="0006458D" w14:paraId="27C34906" w14:textId="77777777" w:rsidTr="009964B0">
        <w:trPr>
          <w:jc w:val="center"/>
        </w:trPr>
        <w:tc>
          <w:tcPr>
            <w:tcW w:w="1838" w:type="dxa"/>
            <w:vMerge/>
          </w:tcPr>
          <w:p w14:paraId="64DA0191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</w:tcPr>
          <w:p w14:paraId="1A7B024D" w14:textId="77777777" w:rsidR="0089365F" w:rsidRPr="0006458D" w:rsidRDefault="0089365F" w:rsidP="009964B0">
            <w:pPr>
              <w:pStyle w:val="TAL"/>
            </w:pPr>
            <w:r w:rsidRPr="0006458D">
              <w:t>Allocation length</w:t>
            </w:r>
          </w:p>
        </w:tc>
        <w:tc>
          <w:tcPr>
            <w:tcW w:w="2551" w:type="dxa"/>
          </w:tcPr>
          <w:p w14:paraId="7C1409A7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10 </w:t>
            </w:r>
          </w:p>
        </w:tc>
      </w:tr>
      <w:tr w:rsidR="0089365F" w:rsidRPr="0006458D" w14:paraId="051850F1" w14:textId="77777777" w:rsidTr="009964B0">
        <w:trPr>
          <w:jc w:val="center"/>
        </w:trPr>
        <w:tc>
          <w:tcPr>
            <w:tcW w:w="1838" w:type="dxa"/>
            <w:vMerge w:val="restart"/>
          </w:tcPr>
          <w:p w14:paraId="09D540AD" w14:textId="77777777" w:rsidR="0089365F" w:rsidRPr="0006458D" w:rsidRDefault="0089365F" w:rsidP="009964B0">
            <w:pPr>
              <w:pStyle w:val="TAL"/>
            </w:pPr>
            <w:r w:rsidRPr="0006458D">
              <w:t>Frequency domain resource</w:t>
            </w:r>
          </w:p>
        </w:tc>
        <w:tc>
          <w:tcPr>
            <w:tcW w:w="4678" w:type="dxa"/>
          </w:tcPr>
          <w:p w14:paraId="551EE9FD" w14:textId="77777777" w:rsidR="0089365F" w:rsidRPr="0006458D" w:rsidRDefault="0089365F" w:rsidP="009964B0">
            <w:pPr>
              <w:pStyle w:val="TAL"/>
            </w:pPr>
            <w:r w:rsidRPr="0006458D">
              <w:t>RB assignment</w:t>
            </w:r>
          </w:p>
        </w:tc>
        <w:tc>
          <w:tcPr>
            <w:tcW w:w="2551" w:type="dxa"/>
          </w:tcPr>
          <w:p w14:paraId="1E03712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Full applicable test bandwidth</w:t>
            </w:r>
          </w:p>
        </w:tc>
      </w:tr>
      <w:tr w:rsidR="0089365F" w:rsidRPr="0006458D" w14:paraId="46AE3447" w14:textId="77777777" w:rsidTr="009964B0">
        <w:trPr>
          <w:jc w:val="center"/>
        </w:trPr>
        <w:tc>
          <w:tcPr>
            <w:tcW w:w="1838" w:type="dxa"/>
            <w:vMerge/>
          </w:tcPr>
          <w:p w14:paraId="10E5DF62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</w:tcPr>
          <w:p w14:paraId="5DB75E0F" w14:textId="77777777" w:rsidR="0089365F" w:rsidRPr="0006458D" w:rsidRDefault="0089365F" w:rsidP="009964B0">
            <w:pPr>
              <w:pStyle w:val="TAL"/>
            </w:pPr>
            <w:r w:rsidRPr="0006458D">
              <w:t>Frequency hopping</w:t>
            </w:r>
          </w:p>
        </w:tc>
        <w:tc>
          <w:tcPr>
            <w:tcW w:w="2551" w:type="dxa"/>
          </w:tcPr>
          <w:p w14:paraId="5EA04CC6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89365F" w:rsidRPr="0006458D" w14:paraId="01F62E89" w14:textId="77777777" w:rsidTr="009964B0">
        <w:trPr>
          <w:jc w:val="center"/>
        </w:trPr>
        <w:tc>
          <w:tcPr>
            <w:tcW w:w="6516" w:type="dxa"/>
            <w:gridSpan w:val="2"/>
            <w:vAlign w:val="center"/>
          </w:tcPr>
          <w:p w14:paraId="2418544C" w14:textId="77777777" w:rsidR="0089365F" w:rsidRPr="0006458D" w:rsidRDefault="0089365F" w:rsidP="009964B0">
            <w:pPr>
              <w:pStyle w:val="TAL"/>
            </w:pPr>
            <w:r w:rsidRPr="0006458D">
              <w:rPr>
                <w:rFonts w:eastAsia="Batang"/>
              </w:rPr>
              <w:t>TPMI index</w:t>
            </w:r>
            <w:r w:rsidRPr="0006458D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vAlign w:val="center"/>
          </w:tcPr>
          <w:p w14:paraId="5466AC8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  <w:lang w:eastAsia="zh-CN"/>
              </w:rPr>
              <w:t>0</w:t>
            </w:r>
          </w:p>
        </w:tc>
      </w:tr>
      <w:tr w:rsidR="0089365F" w:rsidRPr="0006458D" w14:paraId="56A2E1A3" w14:textId="77777777" w:rsidTr="009964B0">
        <w:trPr>
          <w:jc w:val="center"/>
        </w:trPr>
        <w:tc>
          <w:tcPr>
            <w:tcW w:w="6516" w:type="dxa"/>
            <w:gridSpan w:val="2"/>
            <w:vAlign w:val="center"/>
          </w:tcPr>
          <w:p w14:paraId="5C63EFAC" w14:textId="77777777" w:rsidR="0089365F" w:rsidRPr="0006458D" w:rsidRDefault="0089365F" w:rsidP="009964B0">
            <w:pPr>
              <w:pStyle w:val="TAL"/>
            </w:pPr>
            <w:r w:rsidRPr="0006458D">
              <w:t>Code block group based PUSCH transmission</w:t>
            </w:r>
          </w:p>
        </w:tc>
        <w:tc>
          <w:tcPr>
            <w:tcW w:w="2551" w:type="dxa"/>
            <w:vAlign w:val="center"/>
          </w:tcPr>
          <w:p w14:paraId="00EE724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89365F" w:rsidRPr="0006458D" w14:paraId="319793B5" w14:textId="77777777" w:rsidTr="009964B0">
        <w:trPr>
          <w:jc w:val="center"/>
        </w:trPr>
        <w:tc>
          <w:tcPr>
            <w:tcW w:w="1838" w:type="dxa"/>
            <w:vMerge w:val="restart"/>
            <w:vAlign w:val="center"/>
          </w:tcPr>
          <w:p w14:paraId="41B70DDF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PT-RS configuration</w:t>
            </w:r>
          </w:p>
        </w:tc>
        <w:tc>
          <w:tcPr>
            <w:tcW w:w="4678" w:type="dxa"/>
            <w:vAlign w:val="center"/>
          </w:tcPr>
          <w:p w14:paraId="269BF948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Frequency density (</w:t>
            </w:r>
            <w:r w:rsidRPr="0006458D">
              <w:rPr>
                <w:i/>
                <w:lang w:eastAsia="zh-CN"/>
              </w:rPr>
              <w:t>K</w:t>
            </w:r>
            <w:r w:rsidRPr="0006458D">
              <w:rPr>
                <w:i/>
                <w:vertAlign w:val="subscript"/>
                <w:lang w:eastAsia="zh-CN"/>
              </w:rPr>
              <w:t>PT-RS</w:t>
            </w:r>
            <w:r w:rsidRPr="0006458D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48B70DC1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sz w:val="16"/>
                <w:szCs w:val="16"/>
              </w:rPr>
              <w:t>2</w:t>
            </w:r>
          </w:p>
        </w:tc>
      </w:tr>
      <w:tr w:rsidR="0089365F" w:rsidRPr="0006458D" w14:paraId="75A0292F" w14:textId="77777777" w:rsidTr="009964B0">
        <w:trPr>
          <w:jc w:val="center"/>
        </w:trPr>
        <w:tc>
          <w:tcPr>
            <w:tcW w:w="1838" w:type="dxa"/>
            <w:vMerge/>
            <w:vAlign w:val="center"/>
          </w:tcPr>
          <w:p w14:paraId="1F0A647E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6CBDF22A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Time density (</w:t>
            </w:r>
            <w:r w:rsidRPr="0006458D">
              <w:rPr>
                <w:i/>
                <w:lang w:eastAsia="zh-CN"/>
              </w:rPr>
              <w:t>L</w:t>
            </w:r>
            <w:r w:rsidRPr="0006458D">
              <w:rPr>
                <w:i/>
                <w:vertAlign w:val="subscript"/>
                <w:lang w:eastAsia="zh-CN"/>
              </w:rPr>
              <w:t>PT-RS</w:t>
            </w:r>
            <w:r w:rsidRPr="0006458D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4E001E8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sz w:val="16"/>
                <w:szCs w:val="16"/>
              </w:rPr>
              <w:t>1</w:t>
            </w:r>
          </w:p>
        </w:tc>
      </w:tr>
    </w:tbl>
    <w:p w14:paraId="1C58F1DA" w14:textId="77777777" w:rsidR="0089365F" w:rsidRPr="0006458D" w:rsidRDefault="0089365F" w:rsidP="0089365F"/>
    <w:p w14:paraId="1B4302C0" w14:textId="77777777" w:rsidR="0089365F" w:rsidRPr="0006458D" w:rsidRDefault="0089365F" w:rsidP="0089365F">
      <w:pPr>
        <w:pStyle w:val="Heading5"/>
        <w:rPr>
          <w:rFonts w:eastAsia="Malgun Gothic"/>
        </w:rPr>
      </w:pPr>
      <w:bookmarkStart w:id="5" w:name="_Toc13079913"/>
      <w:r w:rsidRPr="0006458D">
        <w:rPr>
          <w:rFonts w:eastAsia="Malgun Gothic"/>
        </w:rPr>
        <w:t>11.2.2.1.2</w:t>
      </w:r>
      <w:r w:rsidRPr="0006458D">
        <w:rPr>
          <w:rFonts w:eastAsia="Malgun Gothic"/>
        </w:rPr>
        <w:tab/>
        <w:t>Minimum requirements</w:t>
      </w:r>
      <w:bookmarkEnd w:id="5"/>
    </w:p>
    <w:p w14:paraId="74CD4F52" w14:textId="77777777" w:rsidR="0089365F" w:rsidRPr="0006458D" w:rsidRDefault="0089365F" w:rsidP="0089365F">
      <w:r w:rsidRPr="0006458D">
        <w:t>The throughput shall be equal to or larger than the fraction of maximum throughput stated in the tables 11.2.2.1</w:t>
      </w:r>
      <w:r w:rsidRPr="0006458D">
        <w:rPr>
          <w:lang w:eastAsia="zh-CN"/>
        </w:rPr>
        <w:t>.2</w:t>
      </w:r>
      <w:r w:rsidRPr="0006458D">
        <w:t>-1 to 11.2.2</w:t>
      </w:r>
      <w:r w:rsidRPr="0006458D">
        <w:rPr>
          <w:lang w:eastAsia="zh-CN"/>
        </w:rPr>
        <w:t>.1.2</w:t>
      </w:r>
      <w:r w:rsidRPr="0006458D">
        <w:t>-5 at the given SNR</w:t>
      </w:r>
      <w:r w:rsidRPr="0006458D">
        <w:rPr>
          <w:lang w:eastAsia="zh-CN"/>
        </w:rPr>
        <w:t xml:space="preserve"> for 1Tx and for 2Tx two-layer spatial multiplexing transmission</w:t>
      </w:r>
      <w:r w:rsidRPr="0006458D">
        <w:t>.</w:t>
      </w:r>
    </w:p>
    <w:p w14:paraId="0368F940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t>Table 11.2.2.1.2-1: Minimum requirements for PUSCH, 50 MHz channel bandwidth</w:t>
      </w:r>
      <w:r w:rsidRPr="0006458D">
        <w:rPr>
          <w:lang w:eastAsia="zh-CN"/>
        </w:rPr>
        <w:t>, 60 kHz SCS</w:t>
      </w: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89365F" w:rsidRPr="0006458D" w:rsidDel="00A02EDC" w14:paraId="59275534" w14:textId="6D2A5B7D" w:rsidTr="0089365F">
        <w:trPr>
          <w:del w:id="6" w:author="D. Everaere" w:date="2019-10-16T05:38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B47C" w14:textId="76036B3F" w:rsidR="0089365F" w:rsidRPr="0006458D" w:rsidDel="00A02EDC" w:rsidRDefault="0089365F" w:rsidP="009964B0">
            <w:pPr>
              <w:pStyle w:val="TAH"/>
              <w:rPr>
                <w:del w:id="7" w:author="D. Everaere" w:date="2019-10-16T05:38:00Z"/>
                <w:rFonts w:cs="Arial"/>
              </w:rPr>
            </w:pPr>
            <w:del w:id="8" w:author="D. Everaere" w:date="2019-10-16T05:38:00Z">
              <w:r w:rsidRPr="0006458D" w:rsidDel="00A02EDC">
                <w:rPr>
                  <w:rFonts w:cs="Arial"/>
                </w:rPr>
                <w:delText xml:space="preserve">Number of </w:delText>
              </w:r>
              <w:r w:rsidRPr="0006458D" w:rsidDel="00A02EDC">
                <w:rPr>
                  <w:rFonts w:cs="Arial"/>
                  <w:lang w:eastAsia="zh-CN"/>
                </w:rPr>
                <w:delText>T</w:delText>
              </w:r>
              <w:r w:rsidRPr="0006458D" w:rsidDel="00A02EDC">
                <w:rPr>
                  <w:rFonts w:cs="Arial"/>
                </w:rPr>
                <w:delText>X antennas</w:delText>
              </w:r>
            </w:del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E7A4" w14:textId="497D81C2" w:rsidR="0089365F" w:rsidRPr="0006458D" w:rsidDel="00A02EDC" w:rsidRDefault="0089365F" w:rsidP="009964B0">
            <w:pPr>
              <w:pStyle w:val="TAH"/>
              <w:rPr>
                <w:del w:id="9" w:author="D. Everaere" w:date="2019-10-16T05:38:00Z"/>
                <w:rFonts w:cs="Arial"/>
              </w:rPr>
            </w:pPr>
            <w:del w:id="10" w:author="D. Everaere" w:date="2019-10-16T05:38:00Z">
              <w:r w:rsidRPr="0006458D" w:rsidDel="00A02EDC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5C51" w14:textId="4B069269" w:rsidR="0089365F" w:rsidRPr="0006458D" w:rsidDel="00A02EDC" w:rsidRDefault="0089365F" w:rsidP="009964B0">
            <w:pPr>
              <w:pStyle w:val="TAH"/>
              <w:rPr>
                <w:del w:id="11" w:author="D. Everaere" w:date="2019-10-16T05:38:00Z"/>
                <w:rFonts w:cs="Arial"/>
              </w:rPr>
            </w:pPr>
            <w:del w:id="12" w:author="D. Everaere" w:date="2019-10-16T05:38:00Z">
              <w:r w:rsidRPr="0006458D" w:rsidDel="00A02EDC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4BD1" w14:textId="61C3E9B2" w:rsidR="0089365F" w:rsidRPr="0006458D" w:rsidDel="00A02EDC" w:rsidRDefault="0089365F" w:rsidP="009964B0">
            <w:pPr>
              <w:pStyle w:val="TAH"/>
              <w:rPr>
                <w:del w:id="13" w:author="D. Everaere" w:date="2019-10-16T05:38:00Z"/>
                <w:rFonts w:cs="Arial"/>
                <w:lang w:val="fr-FR"/>
              </w:rPr>
            </w:pPr>
            <w:del w:id="14" w:author="D. Everaere" w:date="2019-10-16T05:38:00Z">
              <w:r w:rsidRPr="0006458D" w:rsidDel="00A02EDC">
                <w:rPr>
                  <w:rFonts w:cs="Arial"/>
                  <w:lang w:val="fr-FR"/>
                </w:rPr>
                <w:delText>Propagation conditions</w:delText>
              </w:r>
              <w:r w:rsidRPr="0006458D" w:rsidDel="00A02EDC">
                <w:rPr>
                  <w:rFonts w:cs="Arial"/>
                  <w:lang w:val="fr-FR" w:eastAsia="zh-CN"/>
                </w:rPr>
                <w:delText xml:space="preserve"> </w:delText>
              </w:r>
              <w:r w:rsidRPr="0006458D" w:rsidDel="00A02EDC">
                <w:rPr>
                  <w:rFonts w:cs="Arial"/>
                  <w:lang w:val="fr-FR"/>
                </w:rPr>
                <w:delText xml:space="preserve">and </w:delText>
              </w:r>
              <w:r w:rsidRPr="0006458D" w:rsidDel="00A02EDC">
                <w:rPr>
                  <w:rFonts w:cs="Arial"/>
                  <w:lang w:val="fr-FR" w:eastAsia="zh-CN"/>
                </w:rPr>
                <w:delText>c</w:delText>
              </w:r>
              <w:r w:rsidRPr="0006458D" w:rsidDel="00A02EDC">
                <w:rPr>
                  <w:rFonts w:cs="Arial"/>
                  <w:lang w:val="fr-FR"/>
                </w:rPr>
                <w:delText xml:space="preserve">orrelation </w:delText>
              </w:r>
              <w:r w:rsidRPr="0006458D" w:rsidDel="00A02EDC">
                <w:rPr>
                  <w:rFonts w:cs="Arial"/>
                  <w:lang w:val="fr-FR" w:eastAsia="zh-CN"/>
                </w:rPr>
                <w:delText>m</w:delText>
              </w:r>
              <w:r w:rsidRPr="0006458D" w:rsidDel="00A02EDC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7A32" w14:textId="13A9C05D" w:rsidR="0089365F" w:rsidRPr="0006458D" w:rsidDel="00A02EDC" w:rsidRDefault="0089365F" w:rsidP="009964B0">
            <w:pPr>
              <w:pStyle w:val="TAH"/>
              <w:rPr>
                <w:del w:id="15" w:author="D. Everaere" w:date="2019-10-16T05:38:00Z"/>
                <w:rFonts w:cs="Arial"/>
              </w:rPr>
            </w:pPr>
            <w:del w:id="16" w:author="D. Everaere" w:date="2019-10-16T05:38:00Z">
              <w:r w:rsidRPr="0006458D" w:rsidDel="00A02EDC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D83B" w14:textId="6EF7653A" w:rsidR="0089365F" w:rsidRPr="0006458D" w:rsidDel="00A02EDC" w:rsidRDefault="0089365F" w:rsidP="009964B0">
            <w:pPr>
              <w:pStyle w:val="TAH"/>
              <w:rPr>
                <w:del w:id="17" w:author="D. Everaere" w:date="2019-10-16T05:38:00Z"/>
                <w:rFonts w:cs="Arial"/>
              </w:rPr>
            </w:pPr>
            <w:del w:id="18" w:author="D. Everaere" w:date="2019-10-16T05:38:00Z">
              <w:r w:rsidRPr="0006458D" w:rsidDel="00A02EDC">
                <w:rPr>
                  <w:rFonts w:cs="Arial"/>
                </w:rPr>
                <w:delText>FRC</w:delText>
              </w:r>
              <w:r w:rsidRPr="0006458D" w:rsidDel="00A02EDC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4A3F" w14:textId="4AD46BC3" w:rsidR="0089365F" w:rsidRPr="0006458D" w:rsidDel="00A02EDC" w:rsidRDefault="0089365F" w:rsidP="009964B0">
            <w:pPr>
              <w:pStyle w:val="TAH"/>
              <w:rPr>
                <w:del w:id="19" w:author="D. Everaere" w:date="2019-10-16T05:38:00Z"/>
                <w:rFonts w:cs="Arial"/>
              </w:rPr>
            </w:pPr>
            <w:del w:id="20" w:author="D. Everaere" w:date="2019-10-16T05:38:00Z">
              <w:r w:rsidRPr="0006458D" w:rsidDel="00A02EDC">
                <w:delText>Additional DM-RS  position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FB32" w14:textId="22B6FCCE" w:rsidR="0089365F" w:rsidRPr="0006458D" w:rsidDel="00A02EDC" w:rsidRDefault="0089365F" w:rsidP="009964B0">
            <w:pPr>
              <w:pStyle w:val="TAH"/>
              <w:rPr>
                <w:del w:id="21" w:author="D. Everaere" w:date="2019-10-16T05:38:00Z"/>
                <w:rFonts w:cs="Arial"/>
              </w:rPr>
            </w:pPr>
            <w:del w:id="22" w:author="D. Everaere" w:date="2019-10-16T05:38:00Z">
              <w:r w:rsidRPr="0006458D" w:rsidDel="00A02EDC">
                <w:rPr>
                  <w:rFonts w:cs="Arial"/>
                </w:rPr>
                <w:delText>PT-RS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A2B9" w14:textId="5210F50C" w:rsidR="0089365F" w:rsidRPr="0006458D" w:rsidDel="00A02EDC" w:rsidRDefault="0089365F" w:rsidP="009964B0">
            <w:pPr>
              <w:pStyle w:val="TAH"/>
              <w:rPr>
                <w:del w:id="23" w:author="D. Everaere" w:date="2019-10-16T05:38:00Z"/>
                <w:rFonts w:cs="Arial"/>
              </w:rPr>
            </w:pPr>
            <w:del w:id="24" w:author="D. Everaere" w:date="2019-10-16T05:38:00Z">
              <w:r w:rsidRPr="0006458D" w:rsidDel="00A02EDC">
                <w:rPr>
                  <w:rFonts w:cs="Arial"/>
                </w:rPr>
                <w:delText>SNR</w:delText>
              </w:r>
            </w:del>
          </w:p>
          <w:p w14:paraId="2F7C9330" w14:textId="5F1614D7" w:rsidR="0089365F" w:rsidRPr="0006458D" w:rsidDel="00A02EDC" w:rsidRDefault="0089365F" w:rsidP="009964B0">
            <w:pPr>
              <w:pStyle w:val="TAH"/>
              <w:rPr>
                <w:del w:id="25" w:author="D. Everaere" w:date="2019-10-16T05:38:00Z"/>
                <w:rFonts w:cs="Arial"/>
              </w:rPr>
            </w:pPr>
            <w:del w:id="26" w:author="D. Everaere" w:date="2019-10-16T05:38:00Z">
              <w:r w:rsidRPr="0006458D" w:rsidDel="00A02EDC">
                <w:rPr>
                  <w:rFonts w:cs="Arial"/>
                </w:rPr>
                <w:delText>(dB)</w:delText>
              </w:r>
            </w:del>
          </w:p>
        </w:tc>
      </w:tr>
      <w:tr w:rsidR="0089365F" w:rsidRPr="0006458D" w:rsidDel="00A02EDC" w14:paraId="109FA894" w14:textId="61C12966" w:rsidTr="0089365F">
        <w:trPr>
          <w:trHeight w:val="206"/>
          <w:del w:id="27" w:author="D. Everaere" w:date="2019-10-16T05:38:00Z"/>
        </w:trPr>
        <w:tc>
          <w:tcPr>
            <w:tcW w:w="1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C91A4" w14:textId="076E4DCB" w:rsidR="0089365F" w:rsidRPr="0006458D" w:rsidDel="00A02EDC" w:rsidRDefault="0089365F" w:rsidP="009964B0">
            <w:pPr>
              <w:pStyle w:val="TAC"/>
              <w:rPr>
                <w:del w:id="28" w:author="D. Everaere" w:date="2019-10-16T05:38:00Z"/>
              </w:rPr>
            </w:pPr>
            <w:del w:id="29" w:author="D. Everaere" w:date="2019-10-16T05:38:00Z">
              <w:r w:rsidRPr="0006458D" w:rsidDel="00A02EDC">
                <w:delText>1</w:delText>
              </w:r>
            </w:del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C340A" w14:textId="1A371894" w:rsidR="0089365F" w:rsidRPr="0006458D" w:rsidDel="00A02EDC" w:rsidRDefault="0089365F" w:rsidP="009964B0">
            <w:pPr>
              <w:pStyle w:val="TAC"/>
              <w:rPr>
                <w:del w:id="30" w:author="D. Everaere" w:date="2019-10-16T05:38:00Z"/>
              </w:rPr>
            </w:pPr>
            <w:del w:id="31" w:author="D. Everaere" w:date="2019-10-16T05:38:00Z">
              <w:r w:rsidRPr="0006458D" w:rsidDel="00A02EDC">
                <w:delText>2</w:delText>
              </w:r>
            </w:del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56050" w14:textId="4D83984F" w:rsidR="0089365F" w:rsidRPr="0006458D" w:rsidDel="00A02EDC" w:rsidRDefault="0089365F" w:rsidP="009964B0">
            <w:pPr>
              <w:pStyle w:val="TAC"/>
              <w:rPr>
                <w:del w:id="32" w:author="D. Everaere" w:date="2019-10-16T05:38:00Z"/>
                <w:rFonts w:cs="Arial"/>
              </w:rPr>
            </w:pPr>
            <w:del w:id="33" w:author="D. Everaere" w:date="2019-10-16T05:38:00Z">
              <w:r w:rsidRPr="0006458D" w:rsidDel="00A02EDC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CC07E" w14:textId="0CC6158A" w:rsidR="0089365F" w:rsidRPr="0006458D" w:rsidDel="00A02EDC" w:rsidRDefault="0089365F" w:rsidP="009964B0">
            <w:pPr>
              <w:pStyle w:val="TAC"/>
              <w:rPr>
                <w:del w:id="34" w:author="D. Everaere" w:date="2019-10-16T05:38:00Z"/>
              </w:rPr>
            </w:pPr>
            <w:del w:id="35" w:author="D. Everaere" w:date="2019-10-16T05:38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3</w:delText>
              </w:r>
              <w:r w:rsidRPr="0006458D" w:rsidDel="00A02EDC">
                <w:delText>00</w:delText>
              </w:r>
              <w:r w:rsidRPr="0006458D" w:rsidDel="00A02EDC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17D09" w14:textId="5BC5DFED" w:rsidR="0089365F" w:rsidRPr="0006458D" w:rsidDel="00A02EDC" w:rsidRDefault="0089365F" w:rsidP="009964B0">
            <w:pPr>
              <w:pStyle w:val="TAC"/>
              <w:rPr>
                <w:del w:id="36" w:author="D. Everaere" w:date="2019-10-16T05:38:00Z"/>
              </w:rPr>
            </w:pPr>
            <w:del w:id="37" w:author="D. Everaere" w:date="2019-10-16T05:38:00Z">
              <w:r w:rsidRPr="0006458D" w:rsidDel="00A02EDC">
                <w:delText>70 %</w:delText>
              </w:r>
            </w:del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6A540" w14:textId="32723C1D" w:rsidR="0089365F" w:rsidRPr="0006458D" w:rsidDel="00A02EDC" w:rsidRDefault="0089365F" w:rsidP="009964B0">
            <w:pPr>
              <w:pStyle w:val="TAC"/>
              <w:rPr>
                <w:del w:id="38" w:author="D. Everaere" w:date="2019-10-16T05:38:00Z"/>
              </w:rPr>
            </w:pPr>
            <w:del w:id="39" w:author="D. Everaere" w:date="2019-10-16T05:38:00Z">
              <w:r w:rsidRPr="0006458D" w:rsidDel="00A02EDC">
                <w:delText>G-FR2-A3-1</w:delText>
              </w:r>
            </w:del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E6012" w14:textId="32BB0672" w:rsidR="0089365F" w:rsidRPr="0006458D" w:rsidDel="00A02EDC" w:rsidRDefault="0089365F" w:rsidP="009964B0">
            <w:pPr>
              <w:pStyle w:val="TAC"/>
              <w:rPr>
                <w:del w:id="40" w:author="D. Everaere" w:date="2019-10-16T05:38:00Z"/>
              </w:rPr>
            </w:pPr>
            <w:del w:id="41" w:author="D. Everaere" w:date="2019-10-16T05:38:00Z">
              <w:r w:rsidRPr="0006458D" w:rsidDel="00A02EDC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84185" w14:textId="47F860D2" w:rsidR="0089365F" w:rsidRPr="0006458D" w:rsidDel="00A02EDC" w:rsidRDefault="0089365F" w:rsidP="009964B0">
            <w:pPr>
              <w:pStyle w:val="TAC"/>
              <w:rPr>
                <w:del w:id="42" w:author="D. Everaere" w:date="2019-10-16T05:38:00Z"/>
              </w:rPr>
            </w:pPr>
            <w:del w:id="43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660E3" w14:textId="6FBA865A" w:rsidR="0089365F" w:rsidRPr="0006458D" w:rsidDel="00A02EDC" w:rsidRDefault="0089365F" w:rsidP="009964B0">
            <w:pPr>
              <w:pStyle w:val="TAC"/>
              <w:rPr>
                <w:del w:id="44" w:author="D. Everaere" w:date="2019-10-16T05:38:00Z"/>
              </w:rPr>
            </w:pPr>
            <w:del w:id="45" w:author="D. Everaere" w:date="2019-10-16T05:38:00Z">
              <w:r w:rsidRPr="0006458D" w:rsidDel="00A02EDC">
                <w:delText>[-</w:delText>
              </w:r>
              <w:r w:rsidR="007D3DC4" w:rsidDel="00A02EDC">
                <w:delText>2.0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27F18F0D" w14:textId="5BC3997C" w:rsidTr="0089365F">
        <w:trPr>
          <w:trHeight w:val="105"/>
          <w:del w:id="46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2ED83" w14:textId="4A5E0DE3" w:rsidR="0089365F" w:rsidRPr="0006458D" w:rsidDel="00A02EDC" w:rsidRDefault="0089365F" w:rsidP="009964B0">
            <w:pPr>
              <w:pStyle w:val="TAC"/>
              <w:rPr>
                <w:del w:id="47" w:author="D. Everaere" w:date="2019-10-16T05:38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E99D2" w14:textId="1547A385" w:rsidR="0089365F" w:rsidRPr="0006458D" w:rsidDel="00A02EDC" w:rsidRDefault="0089365F" w:rsidP="009964B0">
            <w:pPr>
              <w:pStyle w:val="TAC"/>
              <w:rPr>
                <w:del w:id="48" w:author="D. Everaere" w:date="2019-10-16T05:38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0852" w14:textId="7858E7ED" w:rsidR="0089365F" w:rsidRPr="0006458D" w:rsidDel="00A02EDC" w:rsidRDefault="0089365F" w:rsidP="009964B0">
            <w:pPr>
              <w:pStyle w:val="TAC"/>
              <w:rPr>
                <w:del w:id="49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155F" w14:textId="05C65B4C" w:rsidR="0089365F" w:rsidRPr="0006458D" w:rsidDel="00A02EDC" w:rsidRDefault="0089365F" w:rsidP="009964B0">
            <w:pPr>
              <w:pStyle w:val="TAC"/>
              <w:rPr>
                <w:del w:id="50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A059" w14:textId="25A9312D" w:rsidR="0089365F" w:rsidRPr="0006458D" w:rsidDel="00A02EDC" w:rsidRDefault="0089365F" w:rsidP="009964B0">
            <w:pPr>
              <w:pStyle w:val="TAC"/>
              <w:rPr>
                <w:del w:id="51" w:author="D. Everaere" w:date="2019-10-16T05:38:00Z"/>
              </w:rPr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5112" w14:textId="61E0E9F7" w:rsidR="0089365F" w:rsidRPr="0006458D" w:rsidDel="00A02EDC" w:rsidRDefault="0089365F" w:rsidP="009964B0">
            <w:pPr>
              <w:pStyle w:val="TAC"/>
              <w:rPr>
                <w:del w:id="52" w:author="D. Everaere" w:date="2019-10-16T05:38:00Z"/>
              </w:rPr>
            </w:pPr>
            <w:del w:id="53" w:author="D. Everaere" w:date="2019-10-16T05:38:00Z">
              <w:r w:rsidRPr="0006458D" w:rsidDel="00A02EDC">
                <w:delText>G-FR2-A3-13</w:delText>
              </w:r>
            </w:del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F81B" w14:textId="207BC346" w:rsidR="0089365F" w:rsidRPr="0006458D" w:rsidDel="00A02EDC" w:rsidRDefault="0089365F" w:rsidP="009964B0">
            <w:pPr>
              <w:pStyle w:val="TAC"/>
              <w:rPr>
                <w:del w:id="54" w:author="D. Everaere" w:date="2019-10-16T05:38:00Z"/>
              </w:rPr>
            </w:pPr>
            <w:del w:id="55" w:author="D. Everaere" w:date="2019-10-16T05:38:00Z">
              <w:r w:rsidRPr="0006458D" w:rsidDel="00A02EDC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F21C" w14:textId="41B6B741" w:rsidR="0089365F" w:rsidRPr="0006458D" w:rsidDel="00A02EDC" w:rsidRDefault="0089365F" w:rsidP="009964B0">
            <w:pPr>
              <w:pStyle w:val="TAC"/>
              <w:rPr>
                <w:del w:id="56" w:author="D. Everaere" w:date="2019-10-16T05:38:00Z"/>
              </w:rPr>
            </w:pPr>
            <w:del w:id="57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EEE4" w14:textId="5EEA40C4" w:rsidR="0089365F" w:rsidRPr="0006458D" w:rsidDel="00A02EDC" w:rsidRDefault="0089365F" w:rsidP="009964B0">
            <w:pPr>
              <w:pStyle w:val="TAC"/>
              <w:rPr>
                <w:del w:id="58" w:author="D. Everaere" w:date="2019-10-16T05:38:00Z"/>
              </w:rPr>
            </w:pPr>
            <w:del w:id="59" w:author="D. Everaere" w:date="2019-10-16T05:38:00Z">
              <w:r w:rsidRPr="0006458D" w:rsidDel="00A02EDC">
                <w:delText>[-2.</w:delText>
              </w:r>
              <w:r w:rsidR="007D3DC4" w:rsidDel="00A02EDC">
                <w:delText>2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3F632741" w14:textId="19CFB2DB" w:rsidTr="0089365F">
        <w:trPr>
          <w:trHeight w:val="105"/>
          <w:del w:id="60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09A09D" w14:textId="79E414AB" w:rsidR="0089365F" w:rsidRPr="0006458D" w:rsidDel="00A02EDC" w:rsidRDefault="0089365F" w:rsidP="009964B0">
            <w:pPr>
              <w:spacing w:after="0"/>
              <w:rPr>
                <w:del w:id="61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39E66" w14:textId="3DF9D02B" w:rsidR="0089365F" w:rsidRPr="0006458D" w:rsidDel="00A02EDC" w:rsidRDefault="0089365F" w:rsidP="009964B0">
            <w:pPr>
              <w:spacing w:after="0"/>
              <w:rPr>
                <w:del w:id="62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C0702A" w14:textId="158F9433" w:rsidR="0089365F" w:rsidRPr="0006458D" w:rsidDel="00A02EDC" w:rsidRDefault="0089365F" w:rsidP="009964B0">
            <w:pPr>
              <w:pStyle w:val="TAC"/>
              <w:rPr>
                <w:del w:id="63" w:author="D. Everaere" w:date="2019-10-16T05:38:00Z"/>
                <w:rFonts w:cs="Arial"/>
              </w:rPr>
            </w:pPr>
            <w:del w:id="64" w:author="D. Everaere" w:date="2019-10-16T05:38:00Z">
              <w:r w:rsidRPr="0006458D" w:rsidDel="00A02EDC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9BF58B" w14:textId="38D5DCB2" w:rsidR="0089365F" w:rsidRPr="0006458D" w:rsidDel="00A02EDC" w:rsidRDefault="0089365F" w:rsidP="009964B0">
            <w:pPr>
              <w:pStyle w:val="TAC"/>
              <w:rPr>
                <w:del w:id="65" w:author="D. Everaere" w:date="2019-10-16T05:38:00Z"/>
              </w:rPr>
            </w:pPr>
            <w:del w:id="66" w:author="D. Everaere" w:date="2019-10-16T05:38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3</w:delText>
              </w:r>
              <w:r w:rsidRPr="0006458D" w:rsidDel="00A02EDC">
                <w:delText>00</w:delText>
              </w:r>
              <w:r w:rsidRPr="0006458D" w:rsidDel="00A02EDC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27A538" w14:textId="7CD27AC0" w:rsidR="0089365F" w:rsidRPr="0006458D" w:rsidDel="00A02EDC" w:rsidRDefault="0089365F" w:rsidP="009964B0">
            <w:pPr>
              <w:pStyle w:val="TAC"/>
              <w:rPr>
                <w:del w:id="67" w:author="D. Everaere" w:date="2019-10-16T05:38:00Z"/>
              </w:rPr>
            </w:pPr>
            <w:del w:id="68" w:author="D. Everaere" w:date="2019-10-16T05:38:00Z">
              <w:r w:rsidRPr="0006458D" w:rsidDel="00A02EDC">
                <w:delText>70 %</w:delText>
              </w:r>
            </w:del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A3960" w14:textId="14ED600D" w:rsidR="0089365F" w:rsidRPr="0006458D" w:rsidDel="00A02EDC" w:rsidRDefault="0089365F" w:rsidP="009964B0">
            <w:pPr>
              <w:pStyle w:val="TAC"/>
              <w:rPr>
                <w:del w:id="69" w:author="D. Everaere" w:date="2019-10-16T05:38:00Z"/>
              </w:rPr>
            </w:pPr>
            <w:del w:id="70" w:author="D. Everaere" w:date="2019-10-16T05:38:00Z">
              <w:r w:rsidRPr="0006458D" w:rsidDel="00A02EDC">
                <w:delText>G-FR2-A4-1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77DE29" w14:textId="6A0EC6EA" w:rsidR="0089365F" w:rsidRPr="0006458D" w:rsidDel="00A02EDC" w:rsidRDefault="0089365F" w:rsidP="009964B0">
            <w:pPr>
              <w:pStyle w:val="TAC"/>
              <w:rPr>
                <w:del w:id="71" w:author="D. Everaere" w:date="2019-10-16T05:38:00Z"/>
              </w:rPr>
            </w:pPr>
            <w:del w:id="72" w:author="D. Everaere" w:date="2019-10-16T05:38:00Z">
              <w:r w:rsidRPr="0006458D" w:rsidDel="00A02EDC">
                <w:delText xml:space="preserve"> 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8CE8" w14:textId="0182FE37" w:rsidR="0089365F" w:rsidRPr="0006458D" w:rsidDel="00A02EDC" w:rsidRDefault="0089365F" w:rsidP="009964B0">
            <w:pPr>
              <w:pStyle w:val="TAC"/>
              <w:rPr>
                <w:del w:id="73" w:author="D. Everaere" w:date="2019-10-16T05:38:00Z"/>
              </w:rPr>
            </w:pPr>
            <w:del w:id="74" w:author="D. Everaere" w:date="2019-10-16T05:38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47B17" w14:textId="71BA7963" w:rsidR="0089365F" w:rsidRPr="0006458D" w:rsidDel="00A02EDC" w:rsidRDefault="0089365F" w:rsidP="009964B0">
            <w:pPr>
              <w:pStyle w:val="TAC"/>
              <w:rPr>
                <w:del w:id="75" w:author="D. Everaere" w:date="2019-10-16T05:38:00Z"/>
              </w:rPr>
            </w:pPr>
            <w:del w:id="76" w:author="D. Everaere" w:date="2019-10-16T05:38:00Z">
              <w:r w:rsidRPr="0006458D" w:rsidDel="00A02EDC">
                <w:delText>[12.0]</w:delText>
              </w:r>
            </w:del>
          </w:p>
        </w:tc>
      </w:tr>
      <w:tr w:rsidR="0089365F" w:rsidRPr="0006458D" w:rsidDel="00A02EDC" w14:paraId="68C1A4E9" w14:textId="0BA78107" w:rsidTr="0089365F">
        <w:trPr>
          <w:trHeight w:val="105"/>
          <w:del w:id="77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5B2DE" w14:textId="500D3C5F" w:rsidR="0089365F" w:rsidRPr="0006458D" w:rsidDel="00A02EDC" w:rsidRDefault="0089365F" w:rsidP="009964B0">
            <w:pPr>
              <w:spacing w:after="0"/>
              <w:rPr>
                <w:del w:id="78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BC8B6" w14:textId="26D1E6EC" w:rsidR="0089365F" w:rsidRPr="0006458D" w:rsidDel="00A02EDC" w:rsidRDefault="0089365F" w:rsidP="009964B0">
            <w:pPr>
              <w:spacing w:after="0"/>
              <w:rPr>
                <w:del w:id="79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FD4B2" w14:textId="5D94C07A" w:rsidR="0089365F" w:rsidRPr="0006458D" w:rsidDel="00A02EDC" w:rsidRDefault="0089365F" w:rsidP="009964B0">
            <w:pPr>
              <w:pStyle w:val="TAC"/>
              <w:rPr>
                <w:del w:id="80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F7DB1" w14:textId="2EA8F2DF" w:rsidR="0089365F" w:rsidRPr="0006458D" w:rsidDel="00A02EDC" w:rsidRDefault="0089365F" w:rsidP="009964B0">
            <w:pPr>
              <w:pStyle w:val="TAC"/>
              <w:rPr>
                <w:del w:id="81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5BEA6" w14:textId="227A13BB" w:rsidR="0089365F" w:rsidRPr="0006458D" w:rsidDel="00A02EDC" w:rsidRDefault="0089365F" w:rsidP="009964B0">
            <w:pPr>
              <w:pStyle w:val="TAC"/>
              <w:rPr>
                <w:del w:id="82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FCDDC" w14:textId="4053A1AF" w:rsidR="0089365F" w:rsidRPr="0006458D" w:rsidDel="00A02EDC" w:rsidRDefault="0089365F" w:rsidP="009964B0">
            <w:pPr>
              <w:pStyle w:val="TAC"/>
              <w:rPr>
                <w:del w:id="83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2599" w14:textId="636E8B9E" w:rsidR="0089365F" w:rsidRPr="0006458D" w:rsidDel="00A02EDC" w:rsidRDefault="0089365F" w:rsidP="009964B0">
            <w:pPr>
              <w:pStyle w:val="TAC"/>
              <w:rPr>
                <w:del w:id="84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2CA8" w14:textId="47BDB919" w:rsidR="0089365F" w:rsidRPr="0006458D" w:rsidDel="00A02EDC" w:rsidRDefault="0089365F" w:rsidP="009964B0">
            <w:pPr>
              <w:pStyle w:val="TAC"/>
              <w:rPr>
                <w:del w:id="85" w:author="D. Everaere" w:date="2019-10-16T05:38:00Z"/>
              </w:rPr>
            </w:pPr>
            <w:del w:id="86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0D37" w14:textId="70D738B6" w:rsidR="0089365F" w:rsidRPr="0006458D" w:rsidDel="00A02EDC" w:rsidRDefault="0089365F" w:rsidP="009964B0">
            <w:pPr>
              <w:pStyle w:val="TAC"/>
              <w:rPr>
                <w:del w:id="87" w:author="D. Everaere" w:date="2019-10-16T05:38:00Z"/>
              </w:rPr>
            </w:pPr>
            <w:del w:id="88" w:author="D. Everaere" w:date="2019-10-16T05:38:00Z">
              <w:r w:rsidRPr="0006458D" w:rsidDel="00A02EDC">
                <w:delText>[11.</w:delText>
              </w:r>
              <w:r w:rsidR="007D3DC4" w:rsidDel="00A02EDC">
                <w:delText>5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090F3D07" w14:textId="0BC4831A" w:rsidTr="0089365F">
        <w:trPr>
          <w:trHeight w:val="105"/>
          <w:del w:id="89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065BE" w14:textId="340D9407" w:rsidR="0089365F" w:rsidRPr="0006458D" w:rsidDel="00A02EDC" w:rsidRDefault="0089365F" w:rsidP="009964B0">
            <w:pPr>
              <w:spacing w:after="0"/>
              <w:rPr>
                <w:del w:id="90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C27D4" w14:textId="07F4AA03" w:rsidR="0089365F" w:rsidRPr="0006458D" w:rsidDel="00A02EDC" w:rsidRDefault="0089365F" w:rsidP="009964B0">
            <w:pPr>
              <w:spacing w:after="0"/>
              <w:rPr>
                <w:del w:id="91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0C8E2" w14:textId="502AE3EB" w:rsidR="0089365F" w:rsidRPr="0006458D" w:rsidDel="00A02EDC" w:rsidRDefault="0089365F" w:rsidP="009964B0">
            <w:pPr>
              <w:pStyle w:val="TAC"/>
              <w:rPr>
                <w:del w:id="92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49EA" w14:textId="18769C5E" w:rsidR="0089365F" w:rsidRPr="0006458D" w:rsidDel="00A02EDC" w:rsidRDefault="0089365F" w:rsidP="009964B0">
            <w:pPr>
              <w:pStyle w:val="TAC"/>
              <w:rPr>
                <w:del w:id="93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B583F" w14:textId="19598E81" w:rsidR="0089365F" w:rsidRPr="0006458D" w:rsidDel="00A02EDC" w:rsidRDefault="0089365F" w:rsidP="009964B0">
            <w:pPr>
              <w:pStyle w:val="TAC"/>
              <w:rPr>
                <w:del w:id="94" w:author="D. Everaere" w:date="2019-10-16T05:38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5323D" w14:textId="2E9A5B33" w:rsidR="0089365F" w:rsidRPr="0006458D" w:rsidDel="00A02EDC" w:rsidRDefault="0089365F" w:rsidP="009964B0">
            <w:pPr>
              <w:pStyle w:val="TAC"/>
              <w:rPr>
                <w:del w:id="95" w:author="D. Everaere" w:date="2019-10-16T05:38:00Z"/>
              </w:rPr>
            </w:pPr>
            <w:del w:id="96" w:author="D. Everaere" w:date="2019-10-16T05:38:00Z">
              <w:r w:rsidRPr="0006458D" w:rsidDel="00A02EDC">
                <w:delText>G-FR2-A4-11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6547B1" w14:textId="6D4804D4" w:rsidR="0089365F" w:rsidRPr="0006458D" w:rsidDel="00A02EDC" w:rsidRDefault="0089365F" w:rsidP="009964B0">
            <w:pPr>
              <w:pStyle w:val="TAC"/>
              <w:rPr>
                <w:del w:id="97" w:author="D. Everaere" w:date="2019-10-16T05:38:00Z"/>
              </w:rPr>
            </w:pPr>
            <w:del w:id="98" w:author="D. Everaere" w:date="2019-10-16T05:38:00Z">
              <w:r w:rsidRPr="0006458D" w:rsidDel="00A02EDC">
                <w:delText xml:space="preserve"> 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431F" w14:textId="102D9819" w:rsidR="0089365F" w:rsidRPr="0006458D" w:rsidDel="00A02EDC" w:rsidRDefault="0089365F" w:rsidP="009964B0">
            <w:pPr>
              <w:pStyle w:val="TAC"/>
              <w:rPr>
                <w:del w:id="99" w:author="D. Everaere" w:date="2019-10-16T05:38:00Z"/>
              </w:rPr>
            </w:pPr>
            <w:del w:id="100" w:author="D. Everaere" w:date="2019-10-16T05:38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AC71" w14:textId="293C5CE5" w:rsidR="0089365F" w:rsidRPr="0006458D" w:rsidDel="00A02EDC" w:rsidRDefault="0089365F" w:rsidP="009964B0">
            <w:pPr>
              <w:pStyle w:val="TAC"/>
              <w:rPr>
                <w:del w:id="101" w:author="D. Everaere" w:date="2019-10-16T05:38:00Z"/>
              </w:rPr>
            </w:pPr>
            <w:del w:id="102" w:author="D. Everaere" w:date="2019-10-16T05:38:00Z">
              <w:r w:rsidRPr="0006458D" w:rsidDel="00A02EDC">
                <w:delText>[10.7]</w:delText>
              </w:r>
            </w:del>
          </w:p>
        </w:tc>
      </w:tr>
      <w:tr w:rsidR="0089365F" w:rsidRPr="0006458D" w:rsidDel="00A02EDC" w14:paraId="4FE4C078" w14:textId="400E34B5" w:rsidTr="0089365F">
        <w:trPr>
          <w:trHeight w:val="105"/>
          <w:del w:id="103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4DE15" w14:textId="0CE641FB" w:rsidR="0089365F" w:rsidRPr="0006458D" w:rsidDel="00A02EDC" w:rsidRDefault="0089365F" w:rsidP="009964B0">
            <w:pPr>
              <w:spacing w:after="0"/>
              <w:rPr>
                <w:del w:id="104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8895E" w14:textId="787E033C" w:rsidR="0089365F" w:rsidRPr="0006458D" w:rsidDel="00A02EDC" w:rsidRDefault="0089365F" w:rsidP="009964B0">
            <w:pPr>
              <w:spacing w:after="0"/>
              <w:rPr>
                <w:del w:id="105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CEC4" w14:textId="154F18D3" w:rsidR="0089365F" w:rsidRPr="0006458D" w:rsidDel="00A02EDC" w:rsidRDefault="0089365F" w:rsidP="009964B0">
            <w:pPr>
              <w:pStyle w:val="TAC"/>
              <w:rPr>
                <w:del w:id="106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F318" w14:textId="16780C3B" w:rsidR="0089365F" w:rsidRPr="0006458D" w:rsidDel="00A02EDC" w:rsidRDefault="0089365F" w:rsidP="009964B0">
            <w:pPr>
              <w:pStyle w:val="TAC"/>
              <w:rPr>
                <w:del w:id="107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BAE7" w14:textId="1679E20B" w:rsidR="0089365F" w:rsidRPr="0006458D" w:rsidDel="00A02EDC" w:rsidRDefault="0089365F" w:rsidP="009964B0">
            <w:pPr>
              <w:pStyle w:val="TAC"/>
              <w:rPr>
                <w:del w:id="108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324A" w14:textId="5CE172B9" w:rsidR="0089365F" w:rsidRPr="0006458D" w:rsidDel="00A02EDC" w:rsidRDefault="0089365F" w:rsidP="009964B0">
            <w:pPr>
              <w:pStyle w:val="TAC"/>
              <w:rPr>
                <w:del w:id="109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432E" w14:textId="4FFAFBEC" w:rsidR="0089365F" w:rsidRPr="0006458D" w:rsidDel="00A02EDC" w:rsidRDefault="0089365F" w:rsidP="009964B0">
            <w:pPr>
              <w:pStyle w:val="TAC"/>
              <w:rPr>
                <w:del w:id="110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371F" w14:textId="008AE2F1" w:rsidR="0089365F" w:rsidRPr="0006458D" w:rsidDel="00A02EDC" w:rsidRDefault="0089365F" w:rsidP="009964B0">
            <w:pPr>
              <w:pStyle w:val="TAC"/>
              <w:rPr>
                <w:del w:id="111" w:author="D. Everaere" w:date="2019-10-16T05:38:00Z"/>
              </w:rPr>
            </w:pPr>
            <w:del w:id="112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5A08" w14:textId="3BAEE82F" w:rsidR="0089365F" w:rsidRPr="0006458D" w:rsidDel="00A02EDC" w:rsidRDefault="0089365F" w:rsidP="009964B0">
            <w:pPr>
              <w:pStyle w:val="TAC"/>
              <w:rPr>
                <w:del w:id="113" w:author="D. Everaere" w:date="2019-10-16T05:38:00Z"/>
              </w:rPr>
            </w:pPr>
            <w:del w:id="114" w:author="D. Everaere" w:date="2019-10-16T05:38:00Z">
              <w:r w:rsidRPr="0006458D" w:rsidDel="00A02EDC">
                <w:delText>[10.</w:delText>
              </w:r>
              <w:r w:rsidR="007D3DC4" w:rsidDel="00A02EDC">
                <w:delText>7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1289D352" w14:textId="012985DB" w:rsidTr="0089365F">
        <w:trPr>
          <w:trHeight w:val="105"/>
          <w:del w:id="115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B89416" w14:textId="7C08D13A" w:rsidR="0089365F" w:rsidRPr="0006458D" w:rsidDel="00A02EDC" w:rsidRDefault="0089365F" w:rsidP="009964B0">
            <w:pPr>
              <w:spacing w:after="0"/>
              <w:rPr>
                <w:del w:id="116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15D752" w14:textId="794F973A" w:rsidR="0089365F" w:rsidRPr="0006458D" w:rsidDel="00A02EDC" w:rsidRDefault="0089365F" w:rsidP="009964B0">
            <w:pPr>
              <w:spacing w:after="0"/>
              <w:rPr>
                <w:del w:id="117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F261FF" w14:textId="53937E0F" w:rsidR="0089365F" w:rsidRPr="0006458D" w:rsidDel="00A02EDC" w:rsidRDefault="0089365F" w:rsidP="009964B0">
            <w:pPr>
              <w:pStyle w:val="TAC"/>
              <w:rPr>
                <w:del w:id="118" w:author="D. Everaere" w:date="2019-10-16T05:38:00Z"/>
                <w:rFonts w:cs="Arial"/>
              </w:rPr>
            </w:pPr>
            <w:del w:id="119" w:author="D. Everaere" w:date="2019-10-16T05:38:00Z">
              <w:r w:rsidRPr="0006458D" w:rsidDel="00A02EDC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A63B1F" w14:textId="72AA1ECE" w:rsidR="0089365F" w:rsidRPr="0006458D" w:rsidDel="00A02EDC" w:rsidRDefault="0089365F" w:rsidP="009964B0">
            <w:pPr>
              <w:pStyle w:val="TAC"/>
              <w:rPr>
                <w:del w:id="120" w:author="D. Everaere" w:date="2019-10-16T05:38:00Z"/>
              </w:rPr>
            </w:pPr>
            <w:del w:id="121" w:author="D. Everaere" w:date="2019-10-16T05:38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75 Low</w:delText>
              </w:r>
            </w:del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6D2AD" w14:textId="7B466B0A" w:rsidR="0089365F" w:rsidRPr="0006458D" w:rsidDel="00A02EDC" w:rsidRDefault="0089365F" w:rsidP="009964B0">
            <w:pPr>
              <w:pStyle w:val="TAC"/>
              <w:rPr>
                <w:del w:id="122" w:author="D. Everaere" w:date="2019-10-16T05:38:00Z"/>
              </w:rPr>
            </w:pPr>
            <w:del w:id="123" w:author="D. Everaere" w:date="2019-10-16T05:38:00Z">
              <w:r w:rsidRPr="0006458D" w:rsidDel="00A02EDC">
                <w:delText>70 %</w:delText>
              </w:r>
            </w:del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3D1C74" w14:textId="31943513" w:rsidR="0089365F" w:rsidRPr="0006458D" w:rsidDel="00A02EDC" w:rsidRDefault="0089365F" w:rsidP="009964B0">
            <w:pPr>
              <w:pStyle w:val="TAC"/>
              <w:rPr>
                <w:del w:id="124" w:author="D. Everaere" w:date="2019-10-16T05:38:00Z"/>
              </w:rPr>
            </w:pPr>
            <w:del w:id="125" w:author="D. Everaere" w:date="2019-10-16T05:38:00Z">
              <w:r w:rsidRPr="0006458D" w:rsidDel="00A02EDC">
                <w:delText>G-FR2-A5-1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794D4E" w14:textId="27463784" w:rsidR="0089365F" w:rsidRPr="0006458D" w:rsidDel="00A02EDC" w:rsidRDefault="0089365F" w:rsidP="009964B0">
            <w:pPr>
              <w:pStyle w:val="TAC"/>
              <w:rPr>
                <w:del w:id="126" w:author="D. Everaere" w:date="2019-10-16T05:38:00Z"/>
              </w:rPr>
            </w:pPr>
            <w:del w:id="127" w:author="D. Everaere" w:date="2019-10-16T05:38:00Z">
              <w:r w:rsidRPr="0006458D" w:rsidDel="00A02EDC">
                <w:delText xml:space="preserve"> 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87E5" w14:textId="02A25531" w:rsidR="0089365F" w:rsidRPr="0006458D" w:rsidDel="00A02EDC" w:rsidRDefault="0089365F" w:rsidP="009964B0">
            <w:pPr>
              <w:pStyle w:val="TAC"/>
              <w:rPr>
                <w:del w:id="128" w:author="D. Everaere" w:date="2019-10-16T05:38:00Z"/>
              </w:rPr>
            </w:pPr>
            <w:del w:id="129" w:author="D. Everaere" w:date="2019-10-16T05:38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3EE0" w14:textId="3EDB611E" w:rsidR="0089365F" w:rsidRPr="0006458D" w:rsidDel="00A02EDC" w:rsidRDefault="0089365F" w:rsidP="009964B0">
            <w:pPr>
              <w:pStyle w:val="TAC"/>
              <w:rPr>
                <w:del w:id="130" w:author="D. Everaere" w:date="2019-10-16T05:38:00Z"/>
              </w:rPr>
            </w:pPr>
            <w:del w:id="131" w:author="D. Everaere" w:date="2019-10-16T05:38:00Z">
              <w:r w:rsidRPr="0006458D" w:rsidDel="00A02EDC">
                <w:delText>[13.7]</w:delText>
              </w:r>
            </w:del>
          </w:p>
        </w:tc>
      </w:tr>
      <w:tr w:rsidR="0089365F" w:rsidRPr="0006458D" w:rsidDel="00A02EDC" w14:paraId="0F3649E2" w14:textId="480882AD" w:rsidTr="0089365F">
        <w:trPr>
          <w:trHeight w:val="105"/>
          <w:del w:id="132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CB041" w14:textId="3100E0C0" w:rsidR="0089365F" w:rsidRPr="0006458D" w:rsidDel="00A02EDC" w:rsidRDefault="0089365F" w:rsidP="009964B0">
            <w:pPr>
              <w:spacing w:after="0"/>
              <w:rPr>
                <w:del w:id="133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298AF" w14:textId="09BAF674" w:rsidR="0089365F" w:rsidRPr="0006458D" w:rsidDel="00A02EDC" w:rsidRDefault="0089365F" w:rsidP="009964B0">
            <w:pPr>
              <w:spacing w:after="0"/>
              <w:rPr>
                <w:del w:id="134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86111" w14:textId="648D70CE" w:rsidR="0089365F" w:rsidRPr="0006458D" w:rsidDel="00A02EDC" w:rsidRDefault="0089365F" w:rsidP="009964B0">
            <w:pPr>
              <w:pStyle w:val="TAC"/>
              <w:rPr>
                <w:del w:id="135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0ADCF" w14:textId="212D7AEC" w:rsidR="0089365F" w:rsidRPr="0006458D" w:rsidDel="00A02EDC" w:rsidRDefault="0089365F" w:rsidP="009964B0">
            <w:pPr>
              <w:pStyle w:val="TAC"/>
              <w:rPr>
                <w:del w:id="136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8F80" w14:textId="68D17710" w:rsidR="0089365F" w:rsidRPr="0006458D" w:rsidDel="00A02EDC" w:rsidRDefault="0089365F" w:rsidP="009964B0">
            <w:pPr>
              <w:pStyle w:val="TAC"/>
              <w:rPr>
                <w:del w:id="137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60F45" w14:textId="46D19E05" w:rsidR="0089365F" w:rsidRPr="0006458D" w:rsidDel="00A02EDC" w:rsidRDefault="0089365F" w:rsidP="009964B0">
            <w:pPr>
              <w:pStyle w:val="TAC"/>
              <w:rPr>
                <w:del w:id="138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A7E1" w14:textId="72A7ED4C" w:rsidR="0089365F" w:rsidRPr="0006458D" w:rsidDel="00A02EDC" w:rsidRDefault="0089365F" w:rsidP="009964B0">
            <w:pPr>
              <w:pStyle w:val="TAC"/>
              <w:rPr>
                <w:del w:id="139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261A" w14:textId="606FF8A4" w:rsidR="0089365F" w:rsidRPr="0006458D" w:rsidDel="00A02EDC" w:rsidRDefault="0089365F" w:rsidP="009964B0">
            <w:pPr>
              <w:pStyle w:val="TAC"/>
              <w:rPr>
                <w:del w:id="140" w:author="D. Everaere" w:date="2019-10-16T05:38:00Z"/>
              </w:rPr>
            </w:pPr>
            <w:del w:id="141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723C" w14:textId="4C007154" w:rsidR="0089365F" w:rsidRPr="0006458D" w:rsidDel="00A02EDC" w:rsidRDefault="0089365F" w:rsidP="009964B0">
            <w:pPr>
              <w:pStyle w:val="TAC"/>
              <w:rPr>
                <w:del w:id="142" w:author="D. Everaere" w:date="2019-10-16T05:38:00Z"/>
              </w:rPr>
            </w:pPr>
            <w:del w:id="143" w:author="D. Everaere" w:date="2019-10-16T05:38:00Z">
              <w:r w:rsidRPr="0006458D" w:rsidDel="00A02EDC">
                <w:delText>[13.</w:delText>
              </w:r>
              <w:r w:rsidR="007D3DC4" w:rsidDel="00A02EDC">
                <w:delText>1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700A2E5D" w14:textId="5675ECC5" w:rsidTr="0089365F">
        <w:trPr>
          <w:trHeight w:val="105"/>
          <w:del w:id="144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D0DA9" w14:textId="0989F48D" w:rsidR="0089365F" w:rsidRPr="0006458D" w:rsidDel="00A02EDC" w:rsidRDefault="0089365F" w:rsidP="009964B0">
            <w:pPr>
              <w:spacing w:after="0"/>
              <w:rPr>
                <w:del w:id="145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1ECD3" w14:textId="0C778690" w:rsidR="0089365F" w:rsidRPr="0006458D" w:rsidDel="00A02EDC" w:rsidRDefault="0089365F" w:rsidP="009964B0">
            <w:pPr>
              <w:spacing w:after="0"/>
              <w:rPr>
                <w:del w:id="146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75217" w14:textId="607204C6" w:rsidR="0089365F" w:rsidRPr="0006458D" w:rsidDel="00A02EDC" w:rsidRDefault="0089365F" w:rsidP="009964B0">
            <w:pPr>
              <w:pStyle w:val="TAC"/>
              <w:rPr>
                <w:del w:id="147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045E" w14:textId="112DFE31" w:rsidR="0089365F" w:rsidRPr="0006458D" w:rsidDel="00A02EDC" w:rsidRDefault="0089365F" w:rsidP="009964B0">
            <w:pPr>
              <w:pStyle w:val="TAC"/>
              <w:rPr>
                <w:del w:id="148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52C9D" w14:textId="2C7D649C" w:rsidR="0089365F" w:rsidRPr="0006458D" w:rsidDel="00A02EDC" w:rsidRDefault="0089365F" w:rsidP="009964B0">
            <w:pPr>
              <w:pStyle w:val="TAC"/>
              <w:rPr>
                <w:del w:id="149" w:author="D. Everaere" w:date="2019-10-16T05:38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D7228" w14:textId="732A8069" w:rsidR="0089365F" w:rsidRPr="0006458D" w:rsidDel="00A02EDC" w:rsidRDefault="0089365F" w:rsidP="009964B0">
            <w:pPr>
              <w:pStyle w:val="TAC"/>
              <w:rPr>
                <w:del w:id="150" w:author="D. Everaere" w:date="2019-10-16T05:38:00Z"/>
              </w:rPr>
            </w:pPr>
            <w:del w:id="151" w:author="D. Everaere" w:date="2019-10-16T05:38:00Z">
              <w:r w:rsidRPr="0006458D" w:rsidDel="00A02EDC">
                <w:delText>G-FR2-A5-6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12A52" w14:textId="00D04805" w:rsidR="0089365F" w:rsidRPr="0006458D" w:rsidDel="00A02EDC" w:rsidRDefault="0089365F" w:rsidP="009964B0">
            <w:pPr>
              <w:pStyle w:val="TAC"/>
              <w:rPr>
                <w:del w:id="152" w:author="D. Everaere" w:date="2019-10-16T05:38:00Z"/>
              </w:rPr>
            </w:pPr>
            <w:del w:id="153" w:author="D. Everaere" w:date="2019-10-16T05:38:00Z">
              <w:r w:rsidRPr="0006458D" w:rsidDel="00A02EDC">
                <w:delText xml:space="preserve"> 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51B2" w14:textId="0B7323D1" w:rsidR="0089365F" w:rsidRPr="0006458D" w:rsidDel="00A02EDC" w:rsidRDefault="0089365F" w:rsidP="009964B0">
            <w:pPr>
              <w:pStyle w:val="TAC"/>
              <w:rPr>
                <w:del w:id="154" w:author="D. Everaere" w:date="2019-10-16T05:38:00Z"/>
              </w:rPr>
            </w:pPr>
            <w:del w:id="155" w:author="D. Everaere" w:date="2019-10-16T05:38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0590" w14:textId="03DD28E1" w:rsidR="0089365F" w:rsidRPr="0006458D" w:rsidDel="00A02EDC" w:rsidRDefault="0089365F" w:rsidP="009964B0">
            <w:pPr>
              <w:pStyle w:val="TAC"/>
              <w:rPr>
                <w:del w:id="156" w:author="D. Everaere" w:date="2019-10-16T05:38:00Z"/>
              </w:rPr>
            </w:pPr>
            <w:del w:id="157" w:author="D. Everaere" w:date="2019-10-16T05:38:00Z">
              <w:r w:rsidRPr="0006458D" w:rsidDel="00A02EDC">
                <w:delText>[13.</w:delText>
              </w:r>
              <w:r w:rsidR="009964B0" w:rsidDel="00A02EDC">
                <w:delText>4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4EBD210D" w14:textId="473E4C59" w:rsidTr="0089365F">
        <w:trPr>
          <w:trHeight w:val="105"/>
          <w:del w:id="158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A9CF" w14:textId="050921C7" w:rsidR="0089365F" w:rsidRPr="0006458D" w:rsidDel="00A02EDC" w:rsidRDefault="0089365F" w:rsidP="009964B0">
            <w:pPr>
              <w:spacing w:after="0"/>
              <w:rPr>
                <w:del w:id="159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C4623" w14:textId="4A618B76" w:rsidR="0089365F" w:rsidRPr="0006458D" w:rsidDel="00A02EDC" w:rsidRDefault="0089365F" w:rsidP="009964B0">
            <w:pPr>
              <w:spacing w:after="0"/>
              <w:rPr>
                <w:del w:id="160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81B0" w14:textId="1B30023D" w:rsidR="0089365F" w:rsidRPr="0006458D" w:rsidDel="00A02EDC" w:rsidRDefault="0089365F" w:rsidP="009964B0">
            <w:pPr>
              <w:pStyle w:val="TAC"/>
              <w:rPr>
                <w:del w:id="161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EFA9" w14:textId="1BD2A5DE" w:rsidR="0089365F" w:rsidRPr="0006458D" w:rsidDel="00A02EDC" w:rsidRDefault="0089365F" w:rsidP="009964B0">
            <w:pPr>
              <w:pStyle w:val="TAC"/>
              <w:rPr>
                <w:del w:id="162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257A" w14:textId="7B3208F7" w:rsidR="0089365F" w:rsidRPr="0006458D" w:rsidDel="00A02EDC" w:rsidRDefault="0089365F" w:rsidP="009964B0">
            <w:pPr>
              <w:pStyle w:val="TAC"/>
              <w:rPr>
                <w:del w:id="163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6F32" w14:textId="498EEB55" w:rsidR="0089365F" w:rsidRPr="0006458D" w:rsidDel="00A02EDC" w:rsidRDefault="0089365F" w:rsidP="009964B0">
            <w:pPr>
              <w:pStyle w:val="TAC"/>
              <w:rPr>
                <w:del w:id="164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9BA4" w14:textId="0AE7029C" w:rsidR="0089365F" w:rsidRPr="0006458D" w:rsidDel="00A02EDC" w:rsidRDefault="0089365F" w:rsidP="009964B0">
            <w:pPr>
              <w:pStyle w:val="TAC"/>
              <w:rPr>
                <w:del w:id="165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D18C" w14:textId="6C2B7789" w:rsidR="0089365F" w:rsidRPr="0006458D" w:rsidDel="00A02EDC" w:rsidRDefault="0089365F" w:rsidP="009964B0">
            <w:pPr>
              <w:pStyle w:val="TAC"/>
              <w:rPr>
                <w:del w:id="166" w:author="D. Everaere" w:date="2019-10-16T05:38:00Z"/>
              </w:rPr>
            </w:pPr>
            <w:del w:id="167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C212" w14:textId="5E8FA1C8" w:rsidR="0089365F" w:rsidRPr="0006458D" w:rsidDel="00A02EDC" w:rsidRDefault="0089365F" w:rsidP="009964B0">
            <w:pPr>
              <w:pStyle w:val="TAC"/>
              <w:rPr>
                <w:del w:id="168" w:author="D. Everaere" w:date="2019-10-16T05:38:00Z"/>
              </w:rPr>
            </w:pPr>
            <w:del w:id="169" w:author="D. Everaere" w:date="2019-10-16T05:38:00Z">
              <w:r w:rsidRPr="0006458D" w:rsidDel="00A02EDC">
                <w:delText>[</w:delText>
              </w:r>
            </w:del>
            <w:del w:id="170" w:author="D. Everaere" w:date="2019-10-15T17:08:00Z">
              <w:r w:rsidRPr="0006458D" w:rsidDel="004E2287">
                <w:delText>13.1</w:delText>
              </w:r>
            </w:del>
            <w:del w:id="171" w:author="D. Everaere" w:date="2019-10-16T05:38:00Z">
              <w:r w:rsidRPr="0006458D" w:rsidDel="00A02EDC">
                <w:delText>]</w:delText>
              </w:r>
            </w:del>
          </w:p>
        </w:tc>
      </w:tr>
      <w:tr w:rsidR="0089365F" w:rsidRPr="0006458D" w:rsidDel="00A02EDC" w14:paraId="4B5AF82D" w14:textId="56F129D2" w:rsidTr="0089365F">
        <w:trPr>
          <w:trHeight w:val="188"/>
          <w:del w:id="172" w:author="D. Everaere" w:date="2019-10-16T05:38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A9DAF2" w14:textId="79A55B2D" w:rsidR="0089365F" w:rsidRPr="0006458D" w:rsidDel="00A02EDC" w:rsidRDefault="0089365F" w:rsidP="009964B0">
            <w:pPr>
              <w:pStyle w:val="TAC"/>
              <w:rPr>
                <w:del w:id="173" w:author="D. Everaere" w:date="2019-10-16T05:38:00Z"/>
              </w:rPr>
            </w:pPr>
            <w:del w:id="174" w:author="D. Everaere" w:date="2019-10-16T05:38:00Z">
              <w:r w:rsidRPr="0006458D" w:rsidDel="00A02EDC">
                <w:delText>2</w:delText>
              </w:r>
            </w:del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14CFB" w14:textId="57A7D890" w:rsidR="0089365F" w:rsidRPr="0006458D" w:rsidDel="00A02EDC" w:rsidRDefault="0089365F" w:rsidP="009964B0">
            <w:pPr>
              <w:spacing w:after="0"/>
              <w:rPr>
                <w:del w:id="175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331592" w14:textId="7AFD973F" w:rsidR="0089365F" w:rsidRPr="0006458D" w:rsidDel="00A02EDC" w:rsidRDefault="0089365F" w:rsidP="009964B0">
            <w:pPr>
              <w:pStyle w:val="TAC"/>
              <w:rPr>
                <w:del w:id="176" w:author="D. Everaere" w:date="2019-10-16T05:38:00Z"/>
                <w:rFonts w:cs="Arial"/>
              </w:rPr>
            </w:pPr>
            <w:del w:id="177" w:author="D. Everaere" w:date="2019-10-16T05:38:00Z">
              <w:r w:rsidRPr="0006458D" w:rsidDel="00A02EDC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CF5A74" w14:textId="17DFBA48" w:rsidR="0089365F" w:rsidRPr="0006458D" w:rsidDel="00A02EDC" w:rsidRDefault="0089365F" w:rsidP="009964B0">
            <w:pPr>
              <w:pStyle w:val="TAC"/>
              <w:rPr>
                <w:del w:id="178" w:author="D. Everaere" w:date="2019-10-16T05:38:00Z"/>
              </w:rPr>
            </w:pPr>
            <w:del w:id="179" w:author="D. Everaere" w:date="2019-10-16T05:38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3</w:delText>
              </w:r>
              <w:r w:rsidRPr="0006458D" w:rsidDel="00A02EDC">
                <w:delText>00</w:delText>
              </w:r>
              <w:r w:rsidRPr="0006458D" w:rsidDel="00A02EDC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CDFADE" w14:textId="23F3C076" w:rsidR="0089365F" w:rsidRPr="0006458D" w:rsidDel="00A02EDC" w:rsidRDefault="0089365F" w:rsidP="009964B0">
            <w:pPr>
              <w:pStyle w:val="TAC"/>
              <w:rPr>
                <w:del w:id="180" w:author="D. Everaere" w:date="2019-10-16T05:38:00Z"/>
              </w:rPr>
            </w:pPr>
            <w:del w:id="181" w:author="D. Everaere" w:date="2019-10-16T05:38:00Z">
              <w:r w:rsidRPr="0006458D" w:rsidDel="00A02EDC">
                <w:delText>70 %</w:delText>
              </w:r>
            </w:del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1DF19C" w14:textId="68134D27" w:rsidR="0089365F" w:rsidRPr="0006458D" w:rsidDel="00A02EDC" w:rsidRDefault="0089365F" w:rsidP="009964B0">
            <w:pPr>
              <w:pStyle w:val="TAC"/>
              <w:rPr>
                <w:del w:id="182" w:author="D. Everaere" w:date="2019-10-16T05:38:00Z"/>
              </w:rPr>
            </w:pPr>
            <w:del w:id="183" w:author="D. Everaere" w:date="2019-10-16T05:38:00Z">
              <w:r w:rsidRPr="0006458D" w:rsidDel="00A02EDC">
                <w:delText>G-FR2-A3-6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CADB25" w14:textId="26C4BE08" w:rsidR="0089365F" w:rsidRPr="0006458D" w:rsidDel="00A02EDC" w:rsidRDefault="0089365F" w:rsidP="009964B0">
            <w:pPr>
              <w:pStyle w:val="TAC"/>
              <w:rPr>
                <w:del w:id="184" w:author="D. Everaere" w:date="2019-10-16T05:38:00Z"/>
              </w:rPr>
            </w:pPr>
            <w:del w:id="185" w:author="D. Everaere" w:date="2019-10-16T05:38:00Z">
              <w:r w:rsidRPr="0006458D" w:rsidDel="00A02EDC">
                <w:delText xml:space="preserve"> 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5DC75" w14:textId="7410A5FE" w:rsidR="0089365F" w:rsidRPr="0006458D" w:rsidDel="00A02EDC" w:rsidRDefault="0089365F" w:rsidP="009964B0">
            <w:pPr>
              <w:pStyle w:val="TAC"/>
              <w:rPr>
                <w:del w:id="186" w:author="D. Everaere" w:date="2019-10-16T05:38:00Z"/>
              </w:rPr>
            </w:pPr>
            <w:del w:id="187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2728F3" w14:textId="46CA38C8" w:rsidR="0089365F" w:rsidRPr="0006458D" w:rsidDel="00A02EDC" w:rsidRDefault="0089365F" w:rsidP="009964B0">
            <w:pPr>
              <w:pStyle w:val="TAC"/>
              <w:rPr>
                <w:del w:id="188" w:author="D. Everaere" w:date="2019-10-16T05:38:00Z"/>
              </w:rPr>
            </w:pPr>
            <w:del w:id="189" w:author="D. Everaere" w:date="2019-10-16T05:38:00Z">
              <w:r w:rsidRPr="0006458D" w:rsidDel="00A02EDC">
                <w:delText>[1.</w:delText>
              </w:r>
              <w:r w:rsidR="008E3DC0" w:rsidDel="00A02EDC">
                <w:delText>5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5C5D1313" w14:textId="798F27B7" w:rsidTr="0089365F">
        <w:trPr>
          <w:trHeight w:val="152"/>
          <w:del w:id="190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FA099" w14:textId="7CDE3CF8" w:rsidR="0089365F" w:rsidRPr="0006458D" w:rsidDel="00A02EDC" w:rsidRDefault="0089365F" w:rsidP="009964B0">
            <w:pPr>
              <w:pStyle w:val="TAC"/>
              <w:rPr>
                <w:del w:id="191" w:author="D. Everaere" w:date="2019-10-16T05:38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10E03" w14:textId="74D5F492" w:rsidR="0089365F" w:rsidRPr="0006458D" w:rsidDel="00A02EDC" w:rsidRDefault="0089365F" w:rsidP="009964B0">
            <w:pPr>
              <w:spacing w:after="0"/>
              <w:rPr>
                <w:del w:id="192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34974" w14:textId="4F147641" w:rsidR="0089365F" w:rsidRPr="0006458D" w:rsidDel="00A02EDC" w:rsidRDefault="0089365F" w:rsidP="009964B0">
            <w:pPr>
              <w:pStyle w:val="TAC"/>
              <w:rPr>
                <w:del w:id="193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5C21A" w14:textId="5F098722" w:rsidR="0089365F" w:rsidRPr="0006458D" w:rsidDel="00A02EDC" w:rsidRDefault="0089365F" w:rsidP="009964B0">
            <w:pPr>
              <w:pStyle w:val="TAC"/>
              <w:rPr>
                <w:del w:id="194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44CEA" w14:textId="0B92164C" w:rsidR="0089365F" w:rsidRPr="0006458D" w:rsidDel="00A02EDC" w:rsidRDefault="0089365F" w:rsidP="009964B0">
            <w:pPr>
              <w:pStyle w:val="TAC"/>
              <w:rPr>
                <w:del w:id="195" w:author="D. Everaere" w:date="2019-10-16T05:38:00Z"/>
              </w:rPr>
            </w:pP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7954F" w14:textId="5E1516B8" w:rsidR="0089365F" w:rsidRPr="0006458D" w:rsidDel="00A02EDC" w:rsidRDefault="0089365F" w:rsidP="009964B0">
            <w:pPr>
              <w:pStyle w:val="TAC"/>
              <w:rPr>
                <w:del w:id="196" w:author="D. Everaere" w:date="2019-10-16T05:38:00Z"/>
              </w:rPr>
            </w:pPr>
            <w:del w:id="197" w:author="D. Everaere" w:date="2019-10-16T05:38:00Z">
              <w:r w:rsidRPr="0006458D" w:rsidDel="00A02EDC">
                <w:delText>G-FR2-A3-18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B7CB8B" w14:textId="527C8F51" w:rsidR="0089365F" w:rsidRPr="0006458D" w:rsidDel="00A02EDC" w:rsidRDefault="0089365F" w:rsidP="009964B0">
            <w:pPr>
              <w:pStyle w:val="TAC"/>
              <w:rPr>
                <w:del w:id="198" w:author="D. Everaere" w:date="2019-10-16T05:38:00Z"/>
              </w:rPr>
            </w:pPr>
            <w:del w:id="199" w:author="D. Everaere" w:date="2019-10-16T05:38:00Z">
              <w:r w:rsidRPr="0006458D" w:rsidDel="00A02EDC">
                <w:delText xml:space="preserve"> 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87726" w14:textId="116905C7" w:rsidR="0089365F" w:rsidRPr="0006458D" w:rsidDel="00A02EDC" w:rsidRDefault="0089365F" w:rsidP="009964B0">
            <w:pPr>
              <w:pStyle w:val="TAC"/>
              <w:rPr>
                <w:del w:id="200" w:author="D. Everaere" w:date="2019-10-16T05:38:00Z"/>
              </w:rPr>
            </w:pPr>
            <w:del w:id="201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FDCF9" w14:textId="57231FFE" w:rsidR="0089365F" w:rsidRPr="0006458D" w:rsidDel="00A02EDC" w:rsidRDefault="0089365F" w:rsidP="009964B0">
            <w:pPr>
              <w:pStyle w:val="TAC"/>
              <w:rPr>
                <w:del w:id="202" w:author="D. Everaere" w:date="2019-10-16T05:38:00Z"/>
              </w:rPr>
            </w:pPr>
            <w:del w:id="203" w:author="D. Everaere" w:date="2019-10-16T05:38:00Z">
              <w:r w:rsidRPr="0006458D" w:rsidDel="00A02EDC">
                <w:delText>[1.</w:delText>
              </w:r>
              <w:r w:rsidR="008E3DC0" w:rsidDel="00A02EDC">
                <w:delText>2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333EB1E8" w14:textId="3CFCF6CE" w:rsidTr="0089365F">
        <w:trPr>
          <w:trHeight w:val="105"/>
          <w:del w:id="204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198D7" w14:textId="03F38C86" w:rsidR="0089365F" w:rsidRPr="0006458D" w:rsidDel="00A02EDC" w:rsidRDefault="0089365F" w:rsidP="009964B0">
            <w:pPr>
              <w:spacing w:after="0"/>
              <w:rPr>
                <w:del w:id="205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416140" w14:textId="316299AB" w:rsidR="0089365F" w:rsidRPr="0006458D" w:rsidDel="00A02EDC" w:rsidRDefault="0089365F" w:rsidP="009964B0">
            <w:pPr>
              <w:spacing w:after="0"/>
              <w:rPr>
                <w:del w:id="206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3C9284" w14:textId="62CF0F96" w:rsidR="0089365F" w:rsidRPr="0006458D" w:rsidDel="00A02EDC" w:rsidRDefault="0089365F" w:rsidP="009964B0">
            <w:pPr>
              <w:pStyle w:val="TAC"/>
              <w:rPr>
                <w:del w:id="207" w:author="D. Everaere" w:date="2019-10-16T05:38:00Z"/>
                <w:rFonts w:cs="Arial"/>
              </w:rPr>
            </w:pPr>
            <w:del w:id="208" w:author="D. Everaere" w:date="2019-10-16T05:38:00Z">
              <w:r w:rsidRPr="0006458D" w:rsidDel="00A02EDC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CDA99E" w14:textId="544469A6" w:rsidR="0089365F" w:rsidRPr="0006458D" w:rsidDel="00A02EDC" w:rsidRDefault="0089365F" w:rsidP="009964B0">
            <w:pPr>
              <w:pStyle w:val="TAC"/>
              <w:rPr>
                <w:del w:id="209" w:author="D. Everaere" w:date="2019-10-16T05:38:00Z"/>
              </w:rPr>
            </w:pPr>
            <w:del w:id="210" w:author="D. Everaere" w:date="2019-10-16T05:38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3</w:delText>
              </w:r>
              <w:r w:rsidRPr="0006458D" w:rsidDel="00A02EDC">
                <w:delText>00</w:delText>
              </w:r>
              <w:r w:rsidRPr="0006458D" w:rsidDel="00A02EDC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F1002B" w14:textId="154D8CB8" w:rsidR="0089365F" w:rsidRPr="0006458D" w:rsidDel="00A02EDC" w:rsidRDefault="0089365F" w:rsidP="009964B0">
            <w:pPr>
              <w:pStyle w:val="TAC"/>
              <w:rPr>
                <w:del w:id="211" w:author="D. Everaere" w:date="2019-10-16T05:38:00Z"/>
              </w:rPr>
            </w:pPr>
            <w:del w:id="212" w:author="D. Everaere" w:date="2019-10-16T05:38:00Z">
              <w:r w:rsidRPr="0006458D" w:rsidDel="00A02EDC">
                <w:delText>70 %</w:delText>
              </w:r>
            </w:del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A04F81" w14:textId="60A57DBC" w:rsidR="0089365F" w:rsidRPr="0006458D" w:rsidDel="00A02EDC" w:rsidRDefault="0089365F" w:rsidP="009964B0">
            <w:pPr>
              <w:pStyle w:val="TAC"/>
              <w:rPr>
                <w:del w:id="213" w:author="D. Everaere" w:date="2019-10-16T05:38:00Z"/>
              </w:rPr>
            </w:pPr>
            <w:del w:id="214" w:author="D. Everaere" w:date="2019-10-16T05:38:00Z">
              <w:r w:rsidRPr="0006458D" w:rsidDel="00A02EDC">
                <w:delText>G-FR2-A4-6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16F88E" w14:textId="670BEA39" w:rsidR="0089365F" w:rsidRPr="0006458D" w:rsidDel="00A02EDC" w:rsidRDefault="0089365F" w:rsidP="009964B0">
            <w:pPr>
              <w:pStyle w:val="TAC"/>
              <w:rPr>
                <w:del w:id="215" w:author="D. Everaere" w:date="2019-10-16T05:38:00Z"/>
              </w:rPr>
            </w:pPr>
            <w:del w:id="216" w:author="D. Everaere" w:date="2019-10-16T05:38:00Z">
              <w:r w:rsidRPr="0006458D" w:rsidDel="00A02EDC">
                <w:delText xml:space="preserve"> 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409E" w14:textId="6BC738E7" w:rsidR="0089365F" w:rsidRPr="0006458D" w:rsidDel="00A02EDC" w:rsidRDefault="0089365F" w:rsidP="009964B0">
            <w:pPr>
              <w:pStyle w:val="TAC"/>
              <w:rPr>
                <w:del w:id="217" w:author="D. Everaere" w:date="2019-10-16T05:38:00Z"/>
              </w:rPr>
            </w:pPr>
            <w:del w:id="218" w:author="D. Everaere" w:date="2019-10-16T05:38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DCFEF" w14:textId="08EB1122" w:rsidR="0089365F" w:rsidRPr="0006458D" w:rsidDel="00A02EDC" w:rsidRDefault="0089365F" w:rsidP="009964B0">
            <w:pPr>
              <w:pStyle w:val="TAC"/>
              <w:rPr>
                <w:del w:id="219" w:author="D. Everaere" w:date="2019-10-16T05:38:00Z"/>
              </w:rPr>
            </w:pPr>
            <w:del w:id="220" w:author="D. Everaere" w:date="2019-10-16T05:38:00Z">
              <w:r w:rsidRPr="0006458D" w:rsidDel="00A02EDC">
                <w:delText>[TBD]</w:delText>
              </w:r>
            </w:del>
          </w:p>
        </w:tc>
      </w:tr>
      <w:tr w:rsidR="0089365F" w:rsidRPr="0006458D" w:rsidDel="00A02EDC" w14:paraId="43A187FA" w14:textId="3E739822" w:rsidTr="0089365F">
        <w:trPr>
          <w:trHeight w:val="105"/>
          <w:del w:id="221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BDFF6" w14:textId="4F95122E" w:rsidR="0089365F" w:rsidRPr="0006458D" w:rsidDel="00A02EDC" w:rsidRDefault="0089365F" w:rsidP="009964B0">
            <w:pPr>
              <w:spacing w:after="0"/>
              <w:rPr>
                <w:del w:id="222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B8935" w14:textId="24E74448" w:rsidR="0089365F" w:rsidRPr="0006458D" w:rsidDel="00A02EDC" w:rsidRDefault="0089365F" w:rsidP="009964B0">
            <w:pPr>
              <w:spacing w:after="0"/>
              <w:rPr>
                <w:del w:id="223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B6982" w14:textId="57334244" w:rsidR="0089365F" w:rsidRPr="0006458D" w:rsidDel="00A02EDC" w:rsidRDefault="0089365F" w:rsidP="009964B0">
            <w:pPr>
              <w:pStyle w:val="TAC"/>
              <w:rPr>
                <w:del w:id="224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B5CFF" w14:textId="648208D0" w:rsidR="0089365F" w:rsidRPr="0006458D" w:rsidDel="00A02EDC" w:rsidRDefault="0089365F" w:rsidP="009964B0">
            <w:pPr>
              <w:pStyle w:val="TAC"/>
              <w:rPr>
                <w:del w:id="225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B6207" w14:textId="6B98F2CB" w:rsidR="0089365F" w:rsidRPr="0006458D" w:rsidDel="00A02EDC" w:rsidRDefault="0089365F" w:rsidP="009964B0">
            <w:pPr>
              <w:pStyle w:val="TAC"/>
              <w:rPr>
                <w:del w:id="226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C73A6" w14:textId="65A750C7" w:rsidR="0089365F" w:rsidRPr="0006458D" w:rsidDel="00A02EDC" w:rsidRDefault="0089365F" w:rsidP="009964B0">
            <w:pPr>
              <w:pStyle w:val="TAC"/>
              <w:rPr>
                <w:del w:id="227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5742" w14:textId="5ED2C605" w:rsidR="0089365F" w:rsidRPr="0006458D" w:rsidDel="00A02EDC" w:rsidRDefault="0089365F" w:rsidP="009964B0">
            <w:pPr>
              <w:pStyle w:val="TAC"/>
              <w:rPr>
                <w:del w:id="228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6268" w14:textId="41DBF723" w:rsidR="0089365F" w:rsidRPr="0006458D" w:rsidDel="00A02EDC" w:rsidRDefault="0089365F" w:rsidP="009964B0">
            <w:pPr>
              <w:pStyle w:val="TAC"/>
              <w:rPr>
                <w:del w:id="229" w:author="D. Everaere" w:date="2019-10-16T05:38:00Z"/>
              </w:rPr>
            </w:pPr>
            <w:del w:id="230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0B0B" w14:textId="0440A12B" w:rsidR="0089365F" w:rsidRPr="0006458D" w:rsidDel="00A02EDC" w:rsidRDefault="0089365F" w:rsidP="009964B0">
            <w:pPr>
              <w:pStyle w:val="TAC"/>
              <w:rPr>
                <w:del w:id="231" w:author="D. Everaere" w:date="2019-10-16T05:38:00Z"/>
              </w:rPr>
            </w:pPr>
            <w:del w:id="232" w:author="D. Everaere" w:date="2019-10-16T05:38:00Z">
              <w:r w:rsidRPr="0006458D" w:rsidDel="00A02EDC">
                <w:delText>[TBD]</w:delText>
              </w:r>
            </w:del>
          </w:p>
        </w:tc>
      </w:tr>
      <w:tr w:rsidR="0089365F" w:rsidRPr="0006458D" w:rsidDel="00A02EDC" w14:paraId="25342045" w14:textId="333BA860" w:rsidTr="0089365F">
        <w:trPr>
          <w:trHeight w:val="105"/>
          <w:del w:id="233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A59A3" w14:textId="73A01BF4" w:rsidR="0089365F" w:rsidRPr="0006458D" w:rsidDel="00A02EDC" w:rsidRDefault="0089365F" w:rsidP="009964B0">
            <w:pPr>
              <w:spacing w:after="0"/>
              <w:rPr>
                <w:del w:id="234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D9790" w14:textId="605D440B" w:rsidR="0089365F" w:rsidRPr="0006458D" w:rsidDel="00A02EDC" w:rsidRDefault="0089365F" w:rsidP="009964B0">
            <w:pPr>
              <w:spacing w:after="0"/>
              <w:rPr>
                <w:del w:id="235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C1E84" w14:textId="7508431E" w:rsidR="0089365F" w:rsidRPr="0006458D" w:rsidDel="00A02EDC" w:rsidRDefault="0089365F" w:rsidP="009964B0">
            <w:pPr>
              <w:pStyle w:val="TAC"/>
              <w:rPr>
                <w:del w:id="236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B986D" w14:textId="5903D008" w:rsidR="0089365F" w:rsidRPr="0006458D" w:rsidDel="00A02EDC" w:rsidRDefault="0089365F" w:rsidP="009964B0">
            <w:pPr>
              <w:pStyle w:val="TAC"/>
              <w:rPr>
                <w:del w:id="237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36BC9" w14:textId="02509FBF" w:rsidR="0089365F" w:rsidRPr="0006458D" w:rsidDel="00A02EDC" w:rsidRDefault="0089365F" w:rsidP="009964B0">
            <w:pPr>
              <w:pStyle w:val="TAC"/>
              <w:rPr>
                <w:del w:id="238" w:author="D. Everaere" w:date="2019-10-16T05:38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ABDDD" w14:textId="135A2D78" w:rsidR="0089365F" w:rsidRPr="0006458D" w:rsidDel="00A02EDC" w:rsidRDefault="0089365F" w:rsidP="009964B0">
            <w:pPr>
              <w:pStyle w:val="TAC"/>
              <w:rPr>
                <w:del w:id="239" w:author="D. Everaere" w:date="2019-10-16T05:38:00Z"/>
              </w:rPr>
            </w:pPr>
            <w:del w:id="240" w:author="D. Everaere" w:date="2019-10-16T05:38:00Z">
              <w:r w:rsidRPr="0006458D" w:rsidDel="00A02EDC">
                <w:delText>G-FR2-A4-16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127179" w14:textId="5F293EB0" w:rsidR="0089365F" w:rsidRPr="0006458D" w:rsidDel="00A02EDC" w:rsidRDefault="0089365F" w:rsidP="009964B0">
            <w:pPr>
              <w:pStyle w:val="TAC"/>
              <w:rPr>
                <w:del w:id="241" w:author="D. Everaere" w:date="2019-10-16T05:38:00Z"/>
              </w:rPr>
            </w:pPr>
            <w:del w:id="242" w:author="D. Everaere" w:date="2019-10-16T05:38:00Z">
              <w:r w:rsidRPr="0006458D" w:rsidDel="00A02EDC">
                <w:delText xml:space="preserve"> 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EC8C" w14:textId="380ABB54" w:rsidR="0089365F" w:rsidRPr="0006458D" w:rsidDel="00A02EDC" w:rsidRDefault="0089365F" w:rsidP="009964B0">
            <w:pPr>
              <w:pStyle w:val="TAC"/>
              <w:rPr>
                <w:del w:id="243" w:author="D. Everaere" w:date="2019-10-16T05:38:00Z"/>
              </w:rPr>
            </w:pPr>
            <w:del w:id="244" w:author="D. Everaere" w:date="2019-10-16T05:38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9C89" w14:textId="278BA4BD" w:rsidR="0089365F" w:rsidRPr="0006458D" w:rsidDel="00A02EDC" w:rsidRDefault="0089365F" w:rsidP="009964B0">
            <w:pPr>
              <w:pStyle w:val="TAC"/>
              <w:rPr>
                <w:del w:id="245" w:author="D. Everaere" w:date="2019-10-16T05:38:00Z"/>
              </w:rPr>
            </w:pPr>
            <w:del w:id="246" w:author="D. Everaere" w:date="2019-10-16T05:38:00Z">
              <w:r w:rsidRPr="0006458D" w:rsidDel="00A02EDC">
                <w:delText>[19.6]</w:delText>
              </w:r>
            </w:del>
          </w:p>
        </w:tc>
      </w:tr>
      <w:tr w:rsidR="0089365F" w:rsidRPr="0006458D" w:rsidDel="00A02EDC" w14:paraId="04F4896A" w14:textId="6887CF9E" w:rsidTr="0089365F">
        <w:trPr>
          <w:trHeight w:val="105"/>
          <w:del w:id="247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AB24" w14:textId="12B729D1" w:rsidR="0089365F" w:rsidRPr="0006458D" w:rsidDel="00A02EDC" w:rsidRDefault="0089365F" w:rsidP="009964B0">
            <w:pPr>
              <w:spacing w:after="0"/>
              <w:rPr>
                <w:del w:id="248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6721" w14:textId="17CC0095" w:rsidR="0089365F" w:rsidRPr="0006458D" w:rsidDel="00A02EDC" w:rsidRDefault="0089365F" w:rsidP="009964B0">
            <w:pPr>
              <w:spacing w:after="0"/>
              <w:rPr>
                <w:del w:id="249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6222" w14:textId="083F1CD0" w:rsidR="0089365F" w:rsidRPr="0006458D" w:rsidDel="00A02EDC" w:rsidRDefault="0089365F" w:rsidP="009964B0">
            <w:pPr>
              <w:pStyle w:val="TAC"/>
              <w:rPr>
                <w:del w:id="250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AA04" w14:textId="78411261" w:rsidR="0089365F" w:rsidRPr="0006458D" w:rsidDel="00A02EDC" w:rsidRDefault="0089365F" w:rsidP="009964B0">
            <w:pPr>
              <w:pStyle w:val="TAC"/>
              <w:rPr>
                <w:del w:id="251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1213" w14:textId="736B03A1" w:rsidR="0089365F" w:rsidRPr="0006458D" w:rsidDel="00A02EDC" w:rsidRDefault="0089365F" w:rsidP="009964B0">
            <w:pPr>
              <w:pStyle w:val="TAC"/>
              <w:rPr>
                <w:del w:id="252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4CB4" w14:textId="6B772302" w:rsidR="0089365F" w:rsidRPr="0006458D" w:rsidDel="00A02EDC" w:rsidRDefault="0089365F" w:rsidP="009964B0">
            <w:pPr>
              <w:pStyle w:val="TAC"/>
              <w:rPr>
                <w:del w:id="253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5B26" w14:textId="5486F6BE" w:rsidR="0089365F" w:rsidRPr="0006458D" w:rsidDel="00A02EDC" w:rsidRDefault="0089365F" w:rsidP="009964B0">
            <w:pPr>
              <w:pStyle w:val="TAC"/>
              <w:rPr>
                <w:del w:id="254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9EC4" w14:textId="25E96BDB" w:rsidR="0089365F" w:rsidRPr="0006458D" w:rsidDel="00A02EDC" w:rsidRDefault="0089365F" w:rsidP="009964B0">
            <w:pPr>
              <w:pStyle w:val="TAC"/>
              <w:rPr>
                <w:del w:id="255" w:author="D. Everaere" w:date="2019-10-16T05:38:00Z"/>
              </w:rPr>
            </w:pPr>
            <w:del w:id="256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967F" w14:textId="7CFBF235" w:rsidR="0089365F" w:rsidRPr="0006458D" w:rsidDel="00A02EDC" w:rsidRDefault="0089365F" w:rsidP="009964B0">
            <w:pPr>
              <w:pStyle w:val="TAC"/>
              <w:rPr>
                <w:del w:id="257" w:author="D. Everaere" w:date="2019-10-16T05:38:00Z"/>
              </w:rPr>
            </w:pPr>
            <w:del w:id="258" w:author="D. Everaere" w:date="2019-10-16T05:38:00Z">
              <w:r w:rsidRPr="0006458D" w:rsidDel="00A02EDC">
                <w:delText>[18.</w:delText>
              </w:r>
              <w:r w:rsidR="008E3DC0" w:rsidDel="00A02EDC">
                <w:delText>1</w:delText>
              </w:r>
              <w:r w:rsidRPr="0006458D" w:rsidDel="00A02EDC">
                <w:delText>]</w:delText>
              </w:r>
            </w:del>
          </w:p>
        </w:tc>
      </w:tr>
    </w:tbl>
    <w:p w14:paraId="344863FA" w14:textId="4E49382E" w:rsidR="0089365F" w:rsidRDefault="0089365F" w:rsidP="0089365F">
      <w:pPr>
        <w:rPr>
          <w:ins w:id="259" w:author="D. Everaere" w:date="2019-10-16T05:38:00Z"/>
        </w:rPr>
      </w:pPr>
      <w:bookmarkStart w:id="260" w:name="_GoBack"/>
      <w:bookmarkEnd w:id="260"/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A02EDC" w:rsidRPr="0006458D" w14:paraId="2DEA7F33" w14:textId="77777777" w:rsidTr="00EB72BA">
        <w:trPr>
          <w:ins w:id="261" w:author="D. Everaere" w:date="2019-10-16T05:38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DC34" w14:textId="77777777" w:rsidR="00A02EDC" w:rsidRPr="0006458D" w:rsidRDefault="00A02EDC" w:rsidP="00EB72BA">
            <w:pPr>
              <w:pStyle w:val="TAH"/>
              <w:rPr>
                <w:ins w:id="262" w:author="D. Everaere" w:date="2019-10-16T05:38:00Z"/>
                <w:rFonts w:cs="Arial"/>
              </w:rPr>
            </w:pPr>
            <w:ins w:id="263" w:author="D. Everaere" w:date="2019-10-16T05:38:00Z">
              <w:r w:rsidRPr="0006458D">
                <w:rPr>
                  <w:rFonts w:cs="Arial"/>
                </w:rPr>
                <w:lastRenderedPageBreak/>
                <w:t xml:space="preserve">Number of </w:t>
              </w:r>
              <w:r w:rsidRPr="0006458D">
                <w:rPr>
                  <w:rFonts w:cs="Arial"/>
                  <w:lang w:eastAsia="zh-CN"/>
                </w:rPr>
                <w:t>T</w:t>
              </w:r>
              <w:r w:rsidRPr="0006458D">
                <w:rPr>
                  <w:rFonts w:cs="Arial"/>
                </w:rPr>
                <w:t>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8916" w14:textId="77777777" w:rsidR="00A02EDC" w:rsidRPr="0006458D" w:rsidRDefault="00A02EDC" w:rsidP="00EB72BA">
            <w:pPr>
              <w:pStyle w:val="TAH"/>
              <w:rPr>
                <w:ins w:id="264" w:author="D. Everaere" w:date="2019-10-16T05:38:00Z"/>
                <w:rFonts w:cs="Arial"/>
              </w:rPr>
            </w:pPr>
            <w:ins w:id="265" w:author="D. Everaere" w:date="2019-10-16T05:38:00Z">
              <w:r w:rsidRPr="0006458D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F4CB" w14:textId="77777777" w:rsidR="00A02EDC" w:rsidRPr="0006458D" w:rsidRDefault="00A02EDC" w:rsidP="00EB72BA">
            <w:pPr>
              <w:pStyle w:val="TAH"/>
              <w:rPr>
                <w:ins w:id="266" w:author="D. Everaere" w:date="2019-10-16T05:38:00Z"/>
                <w:rFonts w:cs="Arial"/>
              </w:rPr>
            </w:pPr>
            <w:ins w:id="267" w:author="D. Everaere" w:date="2019-10-16T05:38:00Z">
              <w:r w:rsidRPr="0006458D">
                <w:rPr>
                  <w:rFonts w:cs="Arial"/>
                </w:rPr>
                <w:t>Cyclic prefix</w:t>
              </w:r>
            </w:ins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0DD9" w14:textId="77777777" w:rsidR="00A02EDC" w:rsidRPr="0006458D" w:rsidRDefault="00A02EDC" w:rsidP="00EB72BA">
            <w:pPr>
              <w:pStyle w:val="TAH"/>
              <w:rPr>
                <w:ins w:id="268" w:author="D. Everaere" w:date="2019-10-16T05:38:00Z"/>
                <w:rFonts w:cs="Arial"/>
                <w:lang w:val="fr-FR"/>
              </w:rPr>
            </w:pPr>
            <w:ins w:id="269" w:author="D. Everaere" w:date="2019-10-16T05:38:00Z">
              <w:r w:rsidRPr="0006458D">
                <w:rPr>
                  <w:rFonts w:cs="Arial"/>
                  <w:lang w:val="fr-FR"/>
                </w:rPr>
                <w:t>Propagation conditions</w:t>
              </w:r>
              <w:r w:rsidRPr="0006458D">
                <w:rPr>
                  <w:rFonts w:cs="Arial"/>
                  <w:lang w:val="fr-FR" w:eastAsia="zh-CN"/>
                </w:rPr>
                <w:t xml:space="preserve"> </w:t>
              </w:r>
              <w:r w:rsidRPr="0006458D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06458D">
                <w:rPr>
                  <w:rFonts w:cs="Arial"/>
                  <w:lang w:val="fr-FR" w:eastAsia="zh-CN"/>
                </w:rPr>
                <w:t>c</w:t>
              </w:r>
              <w:r w:rsidRPr="0006458D">
                <w:rPr>
                  <w:rFonts w:cs="Arial"/>
                  <w:lang w:val="fr-FR"/>
                </w:rPr>
                <w:t>orrelation</w:t>
              </w:r>
              <w:proofErr w:type="spellEnd"/>
              <w:r w:rsidRPr="0006458D">
                <w:rPr>
                  <w:rFonts w:cs="Arial"/>
                  <w:lang w:val="fr-FR"/>
                </w:rPr>
                <w:t xml:space="preserve"> </w:t>
              </w:r>
              <w:r w:rsidRPr="0006458D">
                <w:rPr>
                  <w:rFonts w:cs="Arial"/>
                  <w:lang w:val="fr-FR" w:eastAsia="zh-CN"/>
                </w:rPr>
                <w:t>m</w:t>
              </w:r>
              <w:r w:rsidRPr="0006458D"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3292" w14:textId="77777777" w:rsidR="00A02EDC" w:rsidRPr="0006458D" w:rsidRDefault="00A02EDC" w:rsidP="00EB72BA">
            <w:pPr>
              <w:pStyle w:val="TAH"/>
              <w:rPr>
                <w:ins w:id="270" w:author="D. Everaere" w:date="2019-10-16T05:38:00Z"/>
                <w:rFonts w:cs="Arial"/>
              </w:rPr>
            </w:pPr>
            <w:ins w:id="271" w:author="D. Everaere" w:date="2019-10-16T05:38:00Z">
              <w:r w:rsidRPr="0006458D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E4E1" w14:textId="77777777" w:rsidR="00A02EDC" w:rsidRPr="0006458D" w:rsidRDefault="00A02EDC" w:rsidP="00EB72BA">
            <w:pPr>
              <w:pStyle w:val="TAH"/>
              <w:rPr>
                <w:ins w:id="272" w:author="D. Everaere" w:date="2019-10-16T05:38:00Z"/>
                <w:rFonts w:cs="Arial"/>
              </w:rPr>
            </w:pPr>
            <w:ins w:id="273" w:author="D. Everaere" w:date="2019-10-16T05:38:00Z">
              <w:r w:rsidRPr="0006458D">
                <w:rPr>
                  <w:rFonts w:cs="Arial"/>
                </w:rPr>
                <w:t>FRC</w:t>
              </w:r>
              <w:r w:rsidRPr="0006458D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5D68" w14:textId="77777777" w:rsidR="00A02EDC" w:rsidRPr="0006458D" w:rsidRDefault="00A02EDC" w:rsidP="00EB72BA">
            <w:pPr>
              <w:pStyle w:val="TAH"/>
              <w:rPr>
                <w:ins w:id="274" w:author="D. Everaere" w:date="2019-10-16T05:38:00Z"/>
                <w:rFonts w:cs="Arial"/>
              </w:rPr>
            </w:pPr>
            <w:ins w:id="275" w:author="D. Everaere" w:date="2019-10-16T05:38:00Z">
              <w:r w:rsidRPr="0006458D">
                <w:t>Additional DM-</w:t>
              </w:r>
              <w:proofErr w:type="gramStart"/>
              <w:r w:rsidRPr="0006458D">
                <w:t>RS  position</w:t>
              </w:r>
              <w:proofErr w:type="gramEnd"/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5E89" w14:textId="77777777" w:rsidR="00A02EDC" w:rsidRPr="0006458D" w:rsidRDefault="00A02EDC" w:rsidP="00EB72BA">
            <w:pPr>
              <w:pStyle w:val="TAH"/>
              <w:rPr>
                <w:ins w:id="276" w:author="D. Everaere" w:date="2019-10-16T05:38:00Z"/>
                <w:rFonts w:cs="Arial"/>
              </w:rPr>
            </w:pPr>
            <w:ins w:id="277" w:author="D. Everaere" w:date="2019-10-16T05:38:00Z">
              <w:r w:rsidRPr="0006458D">
                <w:rPr>
                  <w:rFonts w:cs="Arial"/>
                </w:rPr>
                <w:t>PT-RS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7C11" w14:textId="77777777" w:rsidR="00A02EDC" w:rsidRPr="0006458D" w:rsidRDefault="00A02EDC" w:rsidP="00EB72BA">
            <w:pPr>
              <w:pStyle w:val="TAH"/>
              <w:rPr>
                <w:ins w:id="278" w:author="D. Everaere" w:date="2019-10-16T05:38:00Z"/>
                <w:rFonts w:cs="Arial"/>
              </w:rPr>
            </w:pPr>
            <w:ins w:id="279" w:author="D. Everaere" w:date="2019-10-16T05:38:00Z">
              <w:r w:rsidRPr="0006458D">
                <w:rPr>
                  <w:rFonts w:cs="Arial"/>
                </w:rPr>
                <w:t>SNR</w:t>
              </w:r>
            </w:ins>
          </w:p>
          <w:p w14:paraId="4DED9142" w14:textId="77777777" w:rsidR="00A02EDC" w:rsidRPr="0006458D" w:rsidRDefault="00A02EDC" w:rsidP="00EB72BA">
            <w:pPr>
              <w:pStyle w:val="TAH"/>
              <w:rPr>
                <w:ins w:id="280" w:author="D. Everaere" w:date="2019-10-16T05:38:00Z"/>
                <w:rFonts w:cs="Arial"/>
              </w:rPr>
            </w:pPr>
            <w:ins w:id="281" w:author="D. Everaere" w:date="2019-10-16T05:38:00Z">
              <w:r w:rsidRPr="0006458D">
                <w:rPr>
                  <w:rFonts w:cs="Arial"/>
                </w:rPr>
                <w:t>(dB)</w:t>
              </w:r>
            </w:ins>
          </w:p>
        </w:tc>
      </w:tr>
      <w:tr w:rsidR="00A02EDC" w:rsidRPr="0006458D" w14:paraId="2ED40F62" w14:textId="77777777" w:rsidTr="00EB72BA">
        <w:trPr>
          <w:trHeight w:val="206"/>
          <w:ins w:id="282" w:author="D. Everaere" w:date="2019-10-16T05:38:00Z"/>
        </w:trPr>
        <w:tc>
          <w:tcPr>
            <w:tcW w:w="1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E826C" w14:textId="77777777" w:rsidR="00A02EDC" w:rsidRPr="0006458D" w:rsidRDefault="00A02EDC" w:rsidP="00EB72BA">
            <w:pPr>
              <w:pStyle w:val="TAC"/>
              <w:rPr>
                <w:ins w:id="283" w:author="D. Everaere" w:date="2019-10-16T05:38:00Z"/>
              </w:rPr>
            </w:pPr>
            <w:ins w:id="284" w:author="D. Everaere" w:date="2019-10-16T05:38:00Z">
              <w:r w:rsidRPr="0006458D">
                <w:t>1</w:t>
              </w:r>
            </w:ins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E3A3B" w14:textId="77777777" w:rsidR="00A02EDC" w:rsidRPr="0006458D" w:rsidRDefault="00A02EDC" w:rsidP="00EB72BA">
            <w:pPr>
              <w:pStyle w:val="TAC"/>
              <w:rPr>
                <w:ins w:id="285" w:author="D. Everaere" w:date="2019-10-16T05:38:00Z"/>
              </w:rPr>
            </w:pPr>
            <w:ins w:id="286" w:author="D. Everaere" w:date="2019-10-16T05:38:00Z">
              <w:r w:rsidRPr="0006458D">
                <w:t>2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CD0D6" w14:textId="77777777" w:rsidR="00A02EDC" w:rsidRPr="0006458D" w:rsidRDefault="00A02EDC" w:rsidP="00EB72BA">
            <w:pPr>
              <w:pStyle w:val="TAC"/>
              <w:rPr>
                <w:ins w:id="287" w:author="D. Everaere" w:date="2019-10-16T05:38:00Z"/>
                <w:rFonts w:cs="Arial"/>
              </w:rPr>
            </w:pPr>
            <w:ins w:id="288" w:author="D. Everaere" w:date="2019-10-16T05:38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46EB1" w14:textId="77777777" w:rsidR="00A02EDC" w:rsidRPr="0006458D" w:rsidRDefault="00A02EDC" w:rsidP="00EB72BA">
            <w:pPr>
              <w:pStyle w:val="TAC"/>
              <w:rPr>
                <w:ins w:id="289" w:author="D. Everaere" w:date="2019-10-16T05:38:00Z"/>
              </w:rPr>
            </w:pPr>
            <w:ins w:id="290" w:author="D. Everaere" w:date="2019-10-16T05:38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76B0C" w14:textId="77777777" w:rsidR="00A02EDC" w:rsidRPr="0006458D" w:rsidRDefault="00A02EDC" w:rsidP="00EB72BA">
            <w:pPr>
              <w:pStyle w:val="TAC"/>
              <w:rPr>
                <w:ins w:id="291" w:author="D. Everaere" w:date="2019-10-16T05:38:00Z"/>
              </w:rPr>
            </w:pPr>
            <w:ins w:id="292" w:author="D. Everaere" w:date="2019-10-16T05:38:00Z">
              <w:r w:rsidRPr="0006458D">
                <w:t>70 %</w:t>
              </w:r>
            </w:ins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270AA" w14:textId="77777777" w:rsidR="00A02EDC" w:rsidRPr="0006458D" w:rsidRDefault="00A02EDC" w:rsidP="00EB72BA">
            <w:pPr>
              <w:pStyle w:val="TAC"/>
              <w:rPr>
                <w:ins w:id="293" w:author="D. Everaere" w:date="2019-10-16T05:38:00Z"/>
              </w:rPr>
            </w:pPr>
            <w:ins w:id="294" w:author="D. Everaere" w:date="2019-10-16T05:38:00Z">
              <w:r w:rsidRPr="0006458D">
                <w:t>G-FR2-A3-1</w:t>
              </w:r>
            </w:ins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92AA3" w14:textId="77777777" w:rsidR="00A02EDC" w:rsidRPr="0006458D" w:rsidRDefault="00A02EDC" w:rsidP="00EB72BA">
            <w:pPr>
              <w:pStyle w:val="TAC"/>
              <w:rPr>
                <w:ins w:id="295" w:author="D. Everaere" w:date="2019-10-16T05:38:00Z"/>
              </w:rPr>
            </w:pPr>
            <w:ins w:id="296" w:author="D. Everaere" w:date="2019-10-16T05:38:00Z">
              <w:r w:rsidRPr="0006458D">
                <w:t>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572DF" w14:textId="77777777" w:rsidR="00A02EDC" w:rsidRPr="0006458D" w:rsidRDefault="00A02EDC" w:rsidP="00EB72BA">
            <w:pPr>
              <w:pStyle w:val="TAC"/>
              <w:rPr>
                <w:ins w:id="297" w:author="D. Everaere" w:date="2019-10-16T05:38:00Z"/>
              </w:rPr>
            </w:pPr>
            <w:ins w:id="298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44D60A" w14:textId="77777777" w:rsidR="00A02EDC" w:rsidRPr="0006458D" w:rsidRDefault="00A02EDC" w:rsidP="00EB72BA">
            <w:pPr>
              <w:pStyle w:val="TAC"/>
              <w:rPr>
                <w:ins w:id="299" w:author="D. Everaere" w:date="2019-10-16T05:38:00Z"/>
              </w:rPr>
            </w:pPr>
            <w:ins w:id="300" w:author="D. Everaere" w:date="2019-10-16T05:38:00Z">
              <w:r w:rsidRPr="0006458D">
                <w:t>[-</w:t>
              </w:r>
              <w:r>
                <w:t>2.0</w:t>
              </w:r>
              <w:r w:rsidRPr="0006458D">
                <w:t>]</w:t>
              </w:r>
            </w:ins>
          </w:p>
        </w:tc>
      </w:tr>
      <w:tr w:rsidR="00A02EDC" w:rsidRPr="0006458D" w14:paraId="491739CD" w14:textId="77777777" w:rsidTr="00EB72BA">
        <w:trPr>
          <w:trHeight w:val="105"/>
          <w:ins w:id="301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EDC99" w14:textId="77777777" w:rsidR="00A02EDC" w:rsidRPr="0006458D" w:rsidRDefault="00A02EDC" w:rsidP="00EB72BA">
            <w:pPr>
              <w:pStyle w:val="TAC"/>
              <w:rPr>
                <w:ins w:id="302" w:author="D. Everaere" w:date="2019-10-16T05:38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1A3B1" w14:textId="77777777" w:rsidR="00A02EDC" w:rsidRPr="0006458D" w:rsidRDefault="00A02EDC" w:rsidP="00EB72BA">
            <w:pPr>
              <w:pStyle w:val="TAC"/>
              <w:rPr>
                <w:ins w:id="303" w:author="D. Everaere" w:date="2019-10-16T05:38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6311" w14:textId="77777777" w:rsidR="00A02EDC" w:rsidRPr="0006458D" w:rsidRDefault="00A02EDC" w:rsidP="00EB72BA">
            <w:pPr>
              <w:pStyle w:val="TAC"/>
              <w:rPr>
                <w:ins w:id="304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4BA1" w14:textId="77777777" w:rsidR="00A02EDC" w:rsidRPr="0006458D" w:rsidRDefault="00A02EDC" w:rsidP="00EB72BA">
            <w:pPr>
              <w:pStyle w:val="TAC"/>
              <w:rPr>
                <w:ins w:id="305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5222" w14:textId="77777777" w:rsidR="00A02EDC" w:rsidRPr="0006458D" w:rsidRDefault="00A02EDC" w:rsidP="00EB72BA">
            <w:pPr>
              <w:pStyle w:val="TAC"/>
              <w:rPr>
                <w:ins w:id="306" w:author="D. Everaere" w:date="2019-10-16T05:38:00Z"/>
              </w:rPr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9261" w14:textId="77777777" w:rsidR="00A02EDC" w:rsidRPr="0006458D" w:rsidRDefault="00A02EDC" w:rsidP="00EB72BA">
            <w:pPr>
              <w:pStyle w:val="TAC"/>
              <w:rPr>
                <w:ins w:id="307" w:author="D. Everaere" w:date="2019-10-16T05:38:00Z"/>
              </w:rPr>
            </w:pPr>
            <w:ins w:id="308" w:author="D. Everaere" w:date="2019-10-16T05:38:00Z">
              <w:r w:rsidRPr="0006458D">
                <w:t>G-FR2-A3-13</w:t>
              </w:r>
            </w:ins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7DA4" w14:textId="77777777" w:rsidR="00A02EDC" w:rsidRPr="0006458D" w:rsidRDefault="00A02EDC" w:rsidP="00EB72BA">
            <w:pPr>
              <w:pStyle w:val="TAC"/>
              <w:rPr>
                <w:ins w:id="309" w:author="D. Everaere" w:date="2019-10-16T05:38:00Z"/>
              </w:rPr>
            </w:pPr>
            <w:ins w:id="310" w:author="D. Everaere" w:date="2019-10-16T05:38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AD5B" w14:textId="77777777" w:rsidR="00A02EDC" w:rsidRPr="0006458D" w:rsidRDefault="00A02EDC" w:rsidP="00EB72BA">
            <w:pPr>
              <w:pStyle w:val="TAC"/>
              <w:rPr>
                <w:ins w:id="311" w:author="D. Everaere" w:date="2019-10-16T05:38:00Z"/>
              </w:rPr>
            </w:pPr>
            <w:ins w:id="312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5F69" w14:textId="77777777" w:rsidR="00A02EDC" w:rsidRPr="0006458D" w:rsidRDefault="00A02EDC" w:rsidP="00EB72BA">
            <w:pPr>
              <w:pStyle w:val="TAC"/>
              <w:rPr>
                <w:ins w:id="313" w:author="D. Everaere" w:date="2019-10-16T05:38:00Z"/>
              </w:rPr>
            </w:pPr>
            <w:ins w:id="314" w:author="D. Everaere" w:date="2019-10-16T05:38:00Z">
              <w:r w:rsidRPr="0006458D">
                <w:t>[-2.</w:t>
              </w:r>
              <w:r>
                <w:t>2</w:t>
              </w:r>
              <w:r w:rsidRPr="0006458D">
                <w:t>]</w:t>
              </w:r>
            </w:ins>
          </w:p>
        </w:tc>
      </w:tr>
      <w:tr w:rsidR="00A02EDC" w:rsidRPr="0006458D" w14:paraId="10398CEE" w14:textId="77777777" w:rsidTr="00EB72BA">
        <w:trPr>
          <w:trHeight w:val="105"/>
          <w:ins w:id="315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115494" w14:textId="77777777" w:rsidR="00A02EDC" w:rsidRPr="0006458D" w:rsidRDefault="00A02EDC" w:rsidP="00EB72BA">
            <w:pPr>
              <w:spacing w:after="0"/>
              <w:rPr>
                <w:ins w:id="316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662D9" w14:textId="77777777" w:rsidR="00A02EDC" w:rsidRPr="0006458D" w:rsidRDefault="00A02EDC" w:rsidP="00EB72BA">
            <w:pPr>
              <w:spacing w:after="0"/>
              <w:rPr>
                <w:ins w:id="317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AD155" w14:textId="77777777" w:rsidR="00A02EDC" w:rsidRPr="0006458D" w:rsidRDefault="00A02EDC" w:rsidP="00EB72BA">
            <w:pPr>
              <w:pStyle w:val="TAC"/>
              <w:rPr>
                <w:ins w:id="318" w:author="D. Everaere" w:date="2019-10-16T05:38:00Z"/>
                <w:rFonts w:cs="Arial"/>
              </w:rPr>
            </w:pPr>
            <w:ins w:id="319" w:author="D. Everaere" w:date="2019-10-16T05:38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ED940E" w14:textId="77777777" w:rsidR="00A02EDC" w:rsidRPr="0006458D" w:rsidRDefault="00A02EDC" w:rsidP="00EB72BA">
            <w:pPr>
              <w:pStyle w:val="TAC"/>
              <w:rPr>
                <w:ins w:id="320" w:author="D. Everaere" w:date="2019-10-16T05:38:00Z"/>
              </w:rPr>
            </w:pPr>
            <w:ins w:id="321" w:author="D. Everaere" w:date="2019-10-16T05:38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55B653" w14:textId="77777777" w:rsidR="00A02EDC" w:rsidRPr="0006458D" w:rsidRDefault="00A02EDC" w:rsidP="00EB72BA">
            <w:pPr>
              <w:pStyle w:val="TAC"/>
              <w:rPr>
                <w:ins w:id="322" w:author="D. Everaere" w:date="2019-10-16T05:38:00Z"/>
              </w:rPr>
            </w:pPr>
            <w:ins w:id="323" w:author="D. Everaere" w:date="2019-10-16T05:38:00Z">
              <w:r w:rsidRPr="0006458D">
                <w:t>70 %</w:t>
              </w:r>
            </w:ins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4074CD" w14:textId="77777777" w:rsidR="00A02EDC" w:rsidRPr="0006458D" w:rsidRDefault="00A02EDC" w:rsidP="00EB72BA">
            <w:pPr>
              <w:pStyle w:val="TAC"/>
              <w:rPr>
                <w:ins w:id="324" w:author="D. Everaere" w:date="2019-10-16T05:38:00Z"/>
              </w:rPr>
            </w:pPr>
            <w:ins w:id="325" w:author="D. Everaere" w:date="2019-10-16T05:38:00Z">
              <w:r w:rsidRPr="0006458D">
                <w:t>G-FR2-A4-1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CDD6D4" w14:textId="77777777" w:rsidR="00A02EDC" w:rsidRPr="0006458D" w:rsidRDefault="00A02EDC" w:rsidP="00EB72BA">
            <w:pPr>
              <w:pStyle w:val="TAC"/>
              <w:rPr>
                <w:ins w:id="326" w:author="D. Everaere" w:date="2019-10-16T05:38:00Z"/>
              </w:rPr>
            </w:pPr>
            <w:ins w:id="327" w:author="D. Everaere" w:date="2019-10-16T05:38:00Z">
              <w:r w:rsidRPr="0006458D">
                <w:t xml:space="preserve"> 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74AF" w14:textId="77777777" w:rsidR="00A02EDC" w:rsidRPr="0006458D" w:rsidRDefault="00A02EDC" w:rsidP="00EB72BA">
            <w:pPr>
              <w:pStyle w:val="TAC"/>
              <w:rPr>
                <w:ins w:id="328" w:author="D. Everaere" w:date="2019-10-16T05:38:00Z"/>
              </w:rPr>
            </w:pPr>
            <w:ins w:id="329" w:author="D. Everaere" w:date="2019-10-16T05:38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4262E" w14:textId="77777777" w:rsidR="00A02EDC" w:rsidRPr="0006458D" w:rsidRDefault="00A02EDC" w:rsidP="00EB72BA">
            <w:pPr>
              <w:pStyle w:val="TAC"/>
              <w:rPr>
                <w:ins w:id="330" w:author="D. Everaere" w:date="2019-10-16T05:38:00Z"/>
              </w:rPr>
            </w:pPr>
            <w:ins w:id="331" w:author="D. Everaere" w:date="2019-10-16T05:38:00Z">
              <w:r w:rsidRPr="0006458D">
                <w:t>[12.0]</w:t>
              </w:r>
            </w:ins>
          </w:p>
        </w:tc>
      </w:tr>
      <w:tr w:rsidR="00A02EDC" w:rsidRPr="0006458D" w14:paraId="276084B3" w14:textId="77777777" w:rsidTr="00EB72BA">
        <w:trPr>
          <w:trHeight w:val="105"/>
          <w:ins w:id="332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02E40" w14:textId="77777777" w:rsidR="00A02EDC" w:rsidRPr="0006458D" w:rsidRDefault="00A02EDC" w:rsidP="00EB72BA">
            <w:pPr>
              <w:spacing w:after="0"/>
              <w:rPr>
                <w:ins w:id="333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B1208" w14:textId="77777777" w:rsidR="00A02EDC" w:rsidRPr="0006458D" w:rsidRDefault="00A02EDC" w:rsidP="00EB72BA">
            <w:pPr>
              <w:spacing w:after="0"/>
              <w:rPr>
                <w:ins w:id="334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FB35F" w14:textId="77777777" w:rsidR="00A02EDC" w:rsidRPr="0006458D" w:rsidRDefault="00A02EDC" w:rsidP="00EB72BA">
            <w:pPr>
              <w:pStyle w:val="TAC"/>
              <w:rPr>
                <w:ins w:id="335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0FDA8" w14:textId="77777777" w:rsidR="00A02EDC" w:rsidRPr="0006458D" w:rsidRDefault="00A02EDC" w:rsidP="00EB72BA">
            <w:pPr>
              <w:pStyle w:val="TAC"/>
              <w:rPr>
                <w:ins w:id="336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FEE12" w14:textId="77777777" w:rsidR="00A02EDC" w:rsidRPr="0006458D" w:rsidRDefault="00A02EDC" w:rsidP="00EB72BA">
            <w:pPr>
              <w:pStyle w:val="TAC"/>
              <w:rPr>
                <w:ins w:id="337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D12C9" w14:textId="77777777" w:rsidR="00A02EDC" w:rsidRPr="0006458D" w:rsidRDefault="00A02EDC" w:rsidP="00EB72BA">
            <w:pPr>
              <w:pStyle w:val="TAC"/>
              <w:rPr>
                <w:ins w:id="338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9896" w14:textId="77777777" w:rsidR="00A02EDC" w:rsidRPr="0006458D" w:rsidRDefault="00A02EDC" w:rsidP="00EB72BA">
            <w:pPr>
              <w:pStyle w:val="TAC"/>
              <w:rPr>
                <w:ins w:id="339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9E18" w14:textId="77777777" w:rsidR="00A02EDC" w:rsidRPr="0006458D" w:rsidRDefault="00A02EDC" w:rsidP="00EB72BA">
            <w:pPr>
              <w:pStyle w:val="TAC"/>
              <w:rPr>
                <w:ins w:id="340" w:author="D. Everaere" w:date="2019-10-16T05:38:00Z"/>
              </w:rPr>
            </w:pPr>
            <w:ins w:id="341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ABE6" w14:textId="77777777" w:rsidR="00A02EDC" w:rsidRPr="0006458D" w:rsidRDefault="00A02EDC" w:rsidP="00EB72BA">
            <w:pPr>
              <w:pStyle w:val="TAC"/>
              <w:rPr>
                <w:ins w:id="342" w:author="D. Everaere" w:date="2019-10-16T05:38:00Z"/>
              </w:rPr>
            </w:pPr>
            <w:ins w:id="343" w:author="D. Everaere" w:date="2019-10-16T05:38:00Z">
              <w:r w:rsidRPr="0006458D">
                <w:t>[11.</w:t>
              </w:r>
              <w:r>
                <w:t>5</w:t>
              </w:r>
              <w:r w:rsidRPr="0006458D">
                <w:t>]</w:t>
              </w:r>
            </w:ins>
          </w:p>
        </w:tc>
      </w:tr>
      <w:tr w:rsidR="00A02EDC" w:rsidRPr="0006458D" w14:paraId="7C347BEC" w14:textId="77777777" w:rsidTr="00EB72BA">
        <w:trPr>
          <w:trHeight w:val="105"/>
          <w:ins w:id="344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FA151" w14:textId="77777777" w:rsidR="00A02EDC" w:rsidRPr="0006458D" w:rsidRDefault="00A02EDC" w:rsidP="00EB72BA">
            <w:pPr>
              <w:spacing w:after="0"/>
              <w:rPr>
                <w:ins w:id="345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C758C" w14:textId="77777777" w:rsidR="00A02EDC" w:rsidRPr="0006458D" w:rsidRDefault="00A02EDC" w:rsidP="00EB72BA">
            <w:pPr>
              <w:spacing w:after="0"/>
              <w:rPr>
                <w:ins w:id="346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63C86" w14:textId="77777777" w:rsidR="00A02EDC" w:rsidRPr="0006458D" w:rsidRDefault="00A02EDC" w:rsidP="00EB72BA">
            <w:pPr>
              <w:pStyle w:val="TAC"/>
              <w:rPr>
                <w:ins w:id="347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CB127" w14:textId="77777777" w:rsidR="00A02EDC" w:rsidRPr="0006458D" w:rsidRDefault="00A02EDC" w:rsidP="00EB72BA">
            <w:pPr>
              <w:pStyle w:val="TAC"/>
              <w:rPr>
                <w:ins w:id="348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50227" w14:textId="77777777" w:rsidR="00A02EDC" w:rsidRPr="0006458D" w:rsidRDefault="00A02EDC" w:rsidP="00EB72BA">
            <w:pPr>
              <w:pStyle w:val="TAC"/>
              <w:rPr>
                <w:ins w:id="349" w:author="D. Everaere" w:date="2019-10-16T05:38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07BF8" w14:textId="77777777" w:rsidR="00A02EDC" w:rsidRPr="0006458D" w:rsidRDefault="00A02EDC" w:rsidP="00EB72BA">
            <w:pPr>
              <w:pStyle w:val="TAC"/>
              <w:rPr>
                <w:ins w:id="350" w:author="D. Everaere" w:date="2019-10-16T05:38:00Z"/>
              </w:rPr>
            </w:pPr>
            <w:ins w:id="351" w:author="D. Everaere" w:date="2019-10-16T05:38:00Z">
              <w:r w:rsidRPr="0006458D">
                <w:t>G-FR2-A4-11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09EDA" w14:textId="77777777" w:rsidR="00A02EDC" w:rsidRPr="0006458D" w:rsidRDefault="00A02EDC" w:rsidP="00EB72BA">
            <w:pPr>
              <w:pStyle w:val="TAC"/>
              <w:rPr>
                <w:ins w:id="352" w:author="D. Everaere" w:date="2019-10-16T05:38:00Z"/>
              </w:rPr>
            </w:pPr>
            <w:ins w:id="353" w:author="D. Everaere" w:date="2019-10-16T05:38:00Z">
              <w:r w:rsidRPr="0006458D">
                <w:t xml:space="preserve"> 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EF28" w14:textId="77777777" w:rsidR="00A02EDC" w:rsidRPr="0006458D" w:rsidRDefault="00A02EDC" w:rsidP="00EB72BA">
            <w:pPr>
              <w:pStyle w:val="TAC"/>
              <w:rPr>
                <w:ins w:id="354" w:author="D. Everaere" w:date="2019-10-16T05:38:00Z"/>
              </w:rPr>
            </w:pPr>
            <w:ins w:id="355" w:author="D. Everaere" w:date="2019-10-16T05:38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A2D4" w14:textId="77777777" w:rsidR="00A02EDC" w:rsidRPr="0006458D" w:rsidRDefault="00A02EDC" w:rsidP="00EB72BA">
            <w:pPr>
              <w:pStyle w:val="TAC"/>
              <w:rPr>
                <w:ins w:id="356" w:author="D. Everaere" w:date="2019-10-16T05:38:00Z"/>
              </w:rPr>
            </w:pPr>
            <w:ins w:id="357" w:author="D. Everaere" w:date="2019-10-16T05:38:00Z">
              <w:r w:rsidRPr="0006458D">
                <w:t>[10.7]</w:t>
              </w:r>
            </w:ins>
          </w:p>
        </w:tc>
      </w:tr>
      <w:tr w:rsidR="00A02EDC" w:rsidRPr="0006458D" w14:paraId="280BB87E" w14:textId="77777777" w:rsidTr="00EB72BA">
        <w:trPr>
          <w:trHeight w:val="105"/>
          <w:ins w:id="358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315EF" w14:textId="77777777" w:rsidR="00A02EDC" w:rsidRPr="0006458D" w:rsidRDefault="00A02EDC" w:rsidP="00EB72BA">
            <w:pPr>
              <w:spacing w:after="0"/>
              <w:rPr>
                <w:ins w:id="359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D156B" w14:textId="77777777" w:rsidR="00A02EDC" w:rsidRPr="0006458D" w:rsidRDefault="00A02EDC" w:rsidP="00EB72BA">
            <w:pPr>
              <w:spacing w:after="0"/>
              <w:rPr>
                <w:ins w:id="360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6810" w14:textId="77777777" w:rsidR="00A02EDC" w:rsidRPr="0006458D" w:rsidRDefault="00A02EDC" w:rsidP="00EB72BA">
            <w:pPr>
              <w:pStyle w:val="TAC"/>
              <w:rPr>
                <w:ins w:id="361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FE83" w14:textId="77777777" w:rsidR="00A02EDC" w:rsidRPr="0006458D" w:rsidRDefault="00A02EDC" w:rsidP="00EB72BA">
            <w:pPr>
              <w:pStyle w:val="TAC"/>
              <w:rPr>
                <w:ins w:id="362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B31E" w14:textId="77777777" w:rsidR="00A02EDC" w:rsidRPr="0006458D" w:rsidRDefault="00A02EDC" w:rsidP="00EB72BA">
            <w:pPr>
              <w:pStyle w:val="TAC"/>
              <w:rPr>
                <w:ins w:id="363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6355" w14:textId="77777777" w:rsidR="00A02EDC" w:rsidRPr="0006458D" w:rsidRDefault="00A02EDC" w:rsidP="00EB72BA">
            <w:pPr>
              <w:pStyle w:val="TAC"/>
              <w:rPr>
                <w:ins w:id="364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A121" w14:textId="77777777" w:rsidR="00A02EDC" w:rsidRPr="0006458D" w:rsidRDefault="00A02EDC" w:rsidP="00EB72BA">
            <w:pPr>
              <w:pStyle w:val="TAC"/>
              <w:rPr>
                <w:ins w:id="365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1C2C" w14:textId="77777777" w:rsidR="00A02EDC" w:rsidRPr="0006458D" w:rsidRDefault="00A02EDC" w:rsidP="00EB72BA">
            <w:pPr>
              <w:pStyle w:val="TAC"/>
              <w:rPr>
                <w:ins w:id="366" w:author="D. Everaere" w:date="2019-10-16T05:38:00Z"/>
              </w:rPr>
            </w:pPr>
            <w:ins w:id="367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8BC5" w14:textId="77777777" w:rsidR="00A02EDC" w:rsidRPr="0006458D" w:rsidRDefault="00A02EDC" w:rsidP="00EB72BA">
            <w:pPr>
              <w:pStyle w:val="TAC"/>
              <w:rPr>
                <w:ins w:id="368" w:author="D. Everaere" w:date="2019-10-16T05:38:00Z"/>
              </w:rPr>
            </w:pPr>
            <w:ins w:id="369" w:author="D. Everaere" w:date="2019-10-16T05:38:00Z">
              <w:r w:rsidRPr="0006458D">
                <w:t>[10.</w:t>
              </w:r>
              <w:r>
                <w:t>7</w:t>
              </w:r>
              <w:r w:rsidRPr="0006458D">
                <w:t>]</w:t>
              </w:r>
            </w:ins>
          </w:p>
        </w:tc>
      </w:tr>
      <w:tr w:rsidR="00A02EDC" w:rsidRPr="0006458D" w14:paraId="77E04E62" w14:textId="77777777" w:rsidTr="00EB72BA">
        <w:trPr>
          <w:trHeight w:val="105"/>
          <w:ins w:id="370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18EE4" w14:textId="77777777" w:rsidR="00A02EDC" w:rsidRPr="0006458D" w:rsidRDefault="00A02EDC" w:rsidP="00EB72BA">
            <w:pPr>
              <w:spacing w:after="0"/>
              <w:rPr>
                <w:ins w:id="371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3A7DC" w14:textId="77777777" w:rsidR="00A02EDC" w:rsidRPr="0006458D" w:rsidRDefault="00A02EDC" w:rsidP="00EB72BA">
            <w:pPr>
              <w:spacing w:after="0"/>
              <w:rPr>
                <w:ins w:id="372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B4D09" w14:textId="77777777" w:rsidR="00A02EDC" w:rsidRPr="0006458D" w:rsidRDefault="00A02EDC" w:rsidP="00EB72BA">
            <w:pPr>
              <w:pStyle w:val="TAC"/>
              <w:rPr>
                <w:ins w:id="373" w:author="D. Everaere" w:date="2019-10-16T05:38:00Z"/>
                <w:rFonts w:cs="Arial"/>
              </w:rPr>
            </w:pPr>
            <w:ins w:id="374" w:author="D. Everaere" w:date="2019-10-16T05:38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9708E5" w14:textId="77777777" w:rsidR="00A02EDC" w:rsidRPr="0006458D" w:rsidRDefault="00A02EDC" w:rsidP="00EB72BA">
            <w:pPr>
              <w:pStyle w:val="TAC"/>
              <w:rPr>
                <w:ins w:id="375" w:author="D. Everaere" w:date="2019-10-16T05:38:00Z"/>
              </w:rPr>
            </w:pPr>
            <w:ins w:id="376" w:author="D. Everaere" w:date="2019-10-16T05:38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75 Low</w:t>
              </w:r>
            </w:ins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3CFCA1" w14:textId="77777777" w:rsidR="00A02EDC" w:rsidRPr="0006458D" w:rsidRDefault="00A02EDC" w:rsidP="00EB72BA">
            <w:pPr>
              <w:pStyle w:val="TAC"/>
              <w:rPr>
                <w:ins w:id="377" w:author="D. Everaere" w:date="2019-10-16T05:38:00Z"/>
              </w:rPr>
            </w:pPr>
            <w:ins w:id="378" w:author="D. Everaere" w:date="2019-10-16T05:38:00Z">
              <w:r w:rsidRPr="0006458D">
                <w:t>70 %</w:t>
              </w:r>
            </w:ins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B4723F" w14:textId="77777777" w:rsidR="00A02EDC" w:rsidRPr="0006458D" w:rsidRDefault="00A02EDC" w:rsidP="00EB72BA">
            <w:pPr>
              <w:pStyle w:val="TAC"/>
              <w:rPr>
                <w:ins w:id="379" w:author="D. Everaere" w:date="2019-10-16T05:38:00Z"/>
              </w:rPr>
            </w:pPr>
            <w:ins w:id="380" w:author="D. Everaere" w:date="2019-10-16T05:38:00Z">
              <w:r w:rsidRPr="0006458D">
                <w:t>G-FR2-A5-1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FB8D9" w14:textId="77777777" w:rsidR="00A02EDC" w:rsidRPr="0006458D" w:rsidRDefault="00A02EDC" w:rsidP="00EB72BA">
            <w:pPr>
              <w:pStyle w:val="TAC"/>
              <w:rPr>
                <w:ins w:id="381" w:author="D. Everaere" w:date="2019-10-16T05:38:00Z"/>
              </w:rPr>
            </w:pPr>
            <w:ins w:id="382" w:author="D. Everaere" w:date="2019-10-16T05:38:00Z">
              <w:r w:rsidRPr="0006458D">
                <w:t xml:space="preserve"> 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2E21" w14:textId="77777777" w:rsidR="00A02EDC" w:rsidRPr="0006458D" w:rsidRDefault="00A02EDC" w:rsidP="00EB72BA">
            <w:pPr>
              <w:pStyle w:val="TAC"/>
              <w:rPr>
                <w:ins w:id="383" w:author="D. Everaere" w:date="2019-10-16T05:38:00Z"/>
              </w:rPr>
            </w:pPr>
            <w:ins w:id="384" w:author="D. Everaere" w:date="2019-10-16T05:38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84E6" w14:textId="77777777" w:rsidR="00A02EDC" w:rsidRPr="0006458D" w:rsidRDefault="00A02EDC" w:rsidP="00EB72BA">
            <w:pPr>
              <w:pStyle w:val="TAC"/>
              <w:rPr>
                <w:ins w:id="385" w:author="D. Everaere" w:date="2019-10-16T05:38:00Z"/>
              </w:rPr>
            </w:pPr>
            <w:ins w:id="386" w:author="D. Everaere" w:date="2019-10-16T05:38:00Z">
              <w:r w:rsidRPr="0006458D">
                <w:t>[13.7]</w:t>
              </w:r>
            </w:ins>
          </w:p>
        </w:tc>
      </w:tr>
      <w:tr w:rsidR="00A02EDC" w:rsidRPr="0006458D" w14:paraId="32E5785A" w14:textId="77777777" w:rsidTr="00EB72BA">
        <w:trPr>
          <w:trHeight w:val="105"/>
          <w:ins w:id="387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BF5EB" w14:textId="77777777" w:rsidR="00A02EDC" w:rsidRPr="0006458D" w:rsidRDefault="00A02EDC" w:rsidP="00EB72BA">
            <w:pPr>
              <w:spacing w:after="0"/>
              <w:rPr>
                <w:ins w:id="388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61CFF" w14:textId="77777777" w:rsidR="00A02EDC" w:rsidRPr="0006458D" w:rsidRDefault="00A02EDC" w:rsidP="00EB72BA">
            <w:pPr>
              <w:spacing w:after="0"/>
              <w:rPr>
                <w:ins w:id="389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360BE" w14:textId="77777777" w:rsidR="00A02EDC" w:rsidRPr="0006458D" w:rsidRDefault="00A02EDC" w:rsidP="00EB72BA">
            <w:pPr>
              <w:pStyle w:val="TAC"/>
              <w:rPr>
                <w:ins w:id="390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3277A" w14:textId="77777777" w:rsidR="00A02EDC" w:rsidRPr="0006458D" w:rsidRDefault="00A02EDC" w:rsidP="00EB72BA">
            <w:pPr>
              <w:pStyle w:val="TAC"/>
              <w:rPr>
                <w:ins w:id="391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E2D9D" w14:textId="77777777" w:rsidR="00A02EDC" w:rsidRPr="0006458D" w:rsidRDefault="00A02EDC" w:rsidP="00EB72BA">
            <w:pPr>
              <w:pStyle w:val="TAC"/>
              <w:rPr>
                <w:ins w:id="392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8C604" w14:textId="77777777" w:rsidR="00A02EDC" w:rsidRPr="0006458D" w:rsidRDefault="00A02EDC" w:rsidP="00EB72BA">
            <w:pPr>
              <w:pStyle w:val="TAC"/>
              <w:rPr>
                <w:ins w:id="393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4319" w14:textId="77777777" w:rsidR="00A02EDC" w:rsidRPr="0006458D" w:rsidRDefault="00A02EDC" w:rsidP="00EB72BA">
            <w:pPr>
              <w:pStyle w:val="TAC"/>
              <w:rPr>
                <w:ins w:id="394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E009" w14:textId="77777777" w:rsidR="00A02EDC" w:rsidRPr="0006458D" w:rsidRDefault="00A02EDC" w:rsidP="00EB72BA">
            <w:pPr>
              <w:pStyle w:val="TAC"/>
              <w:rPr>
                <w:ins w:id="395" w:author="D. Everaere" w:date="2019-10-16T05:38:00Z"/>
              </w:rPr>
            </w:pPr>
            <w:ins w:id="396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9DD2" w14:textId="77777777" w:rsidR="00A02EDC" w:rsidRPr="0006458D" w:rsidRDefault="00A02EDC" w:rsidP="00EB72BA">
            <w:pPr>
              <w:pStyle w:val="TAC"/>
              <w:rPr>
                <w:ins w:id="397" w:author="D. Everaere" w:date="2019-10-16T05:38:00Z"/>
              </w:rPr>
            </w:pPr>
            <w:ins w:id="398" w:author="D. Everaere" w:date="2019-10-16T05:38:00Z">
              <w:r w:rsidRPr="0006458D">
                <w:t>[13.</w:t>
              </w:r>
              <w:r>
                <w:t>1</w:t>
              </w:r>
              <w:r w:rsidRPr="0006458D">
                <w:t>]</w:t>
              </w:r>
            </w:ins>
          </w:p>
        </w:tc>
      </w:tr>
      <w:tr w:rsidR="00A02EDC" w:rsidRPr="0006458D" w14:paraId="5D07A23B" w14:textId="77777777" w:rsidTr="00EB72BA">
        <w:trPr>
          <w:trHeight w:val="105"/>
          <w:ins w:id="399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6E03A" w14:textId="77777777" w:rsidR="00A02EDC" w:rsidRPr="0006458D" w:rsidRDefault="00A02EDC" w:rsidP="00EB72BA">
            <w:pPr>
              <w:spacing w:after="0"/>
              <w:rPr>
                <w:ins w:id="400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4C825" w14:textId="77777777" w:rsidR="00A02EDC" w:rsidRPr="0006458D" w:rsidRDefault="00A02EDC" w:rsidP="00EB72BA">
            <w:pPr>
              <w:spacing w:after="0"/>
              <w:rPr>
                <w:ins w:id="401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EFA53" w14:textId="77777777" w:rsidR="00A02EDC" w:rsidRPr="0006458D" w:rsidRDefault="00A02EDC" w:rsidP="00EB72BA">
            <w:pPr>
              <w:pStyle w:val="TAC"/>
              <w:rPr>
                <w:ins w:id="402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6158D" w14:textId="77777777" w:rsidR="00A02EDC" w:rsidRPr="0006458D" w:rsidRDefault="00A02EDC" w:rsidP="00EB72BA">
            <w:pPr>
              <w:pStyle w:val="TAC"/>
              <w:rPr>
                <w:ins w:id="403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57C12" w14:textId="77777777" w:rsidR="00A02EDC" w:rsidRPr="0006458D" w:rsidRDefault="00A02EDC" w:rsidP="00EB72BA">
            <w:pPr>
              <w:pStyle w:val="TAC"/>
              <w:rPr>
                <w:ins w:id="404" w:author="D. Everaere" w:date="2019-10-16T05:38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57AB5" w14:textId="77777777" w:rsidR="00A02EDC" w:rsidRPr="0006458D" w:rsidRDefault="00A02EDC" w:rsidP="00EB72BA">
            <w:pPr>
              <w:pStyle w:val="TAC"/>
              <w:rPr>
                <w:ins w:id="405" w:author="D. Everaere" w:date="2019-10-16T05:38:00Z"/>
              </w:rPr>
            </w:pPr>
            <w:ins w:id="406" w:author="D. Everaere" w:date="2019-10-16T05:38:00Z">
              <w:r w:rsidRPr="0006458D">
                <w:t>G-FR2-A5-6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414621" w14:textId="77777777" w:rsidR="00A02EDC" w:rsidRPr="0006458D" w:rsidRDefault="00A02EDC" w:rsidP="00EB72BA">
            <w:pPr>
              <w:pStyle w:val="TAC"/>
              <w:rPr>
                <w:ins w:id="407" w:author="D. Everaere" w:date="2019-10-16T05:38:00Z"/>
              </w:rPr>
            </w:pPr>
            <w:ins w:id="408" w:author="D. Everaere" w:date="2019-10-16T05:38:00Z">
              <w:r w:rsidRPr="0006458D">
                <w:t xml:space="preserve"> 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0155" w14:textId="77777777" w:rsidR="00A02EDC" w:rsidRPr="0006458D" w:rsidRDefault="00A02EDC" w:rsidP="00EB72BA">
            <w:pPr>
              <w:pStyle w:val="TAC"/>
              <w:rPr>
                <w:ins w:id="409" w:author="D. Everaere" w:date="2019-10-16T05:38:00Z"/>
              </w:rPr>
            </w:pPr>
            <w:ins w:id="410" w:author="D. Everaere" w:date="2019-10-16T05:38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ED33" w14:textId="77777777" w:rsidR="00A02EDC" w:rsidRPr="0006458D" w:rsidRDefault="00A02EDC" w:rsidP="00EB72BA">
            <w:pPr>
              <w:pStyle w:val="TAC"/>
              <w:rPr>
                <w:ins w:id="411" w:author="D. Everaere" w:date="2019-10-16T05:38:00Z"/>
              </w:rPr>
            </w:pPr>
            <w:ins w:id="412" w:author="D. Everaere" w:date="2019-10-16T05:38:00Z">
              <w:r w:rsidRPr="0006458D">
                <w:t>[13.</w:t>
              </w:r>
              <w:r>
                <w:t>4</w:t>
              </w:r>
              <w:r w:rsidRPr="0006458D">
                <w:t>]</w:t>
              </w:r>
            </w:ins>
          </w:p>
        </w:tc>
      </w:tr>
      <w:tr w:rsidR="00A02EDC" w:rsidRPr="0006458D" w14:paraId="7F540447" w14:textId="77777777" w:rsidTr="00EB72BA">
        <w:trPr>
          <w:trHeight w:val="105"/>
          <w:ins w:id="413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9012" w14:textId="77777777" w:rsidR="00A02EDC" w:rsidRPr="0006458D" w:rsidRDefault="00A02EDC" w:rsidP="00EB72BA">
            <w:pPr>
              <w:spacing w:after="0"/>
              <w:rPr>
                <w:ins w:id="414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EC5D3" w14:textId="77777777" w:rsidR="00A02EDC" w:rsidRPr="0006458D" w:rsidRDefault="00A02EDC" w:rsidP="00EB72BA">
            <w:pPr>
              <w:spacing w:after="0"/>
              <w:rPr>
                <w:ins w:id="415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0DD7" w14:textId="77777777" w:rsidR="00A02EDC" w:rsidRPr="0006458D" w:rsidRDefault="00A02EDC" w:rsidP="00EB72BA">
            <w:pPr>
              <w:pStyle w:val="TAC"/>
              <w:rPr>
                <w:ins w:id="416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B0F2" w14:textId="77777777" w:rsidR="00A02EDC" w:rsidRPr="0006458D" w:rsidRDefault="00A02EDC" w:rsidP="00EB72BA">
            <w:pPr>
              <w:pStyle w:val="TAC"/>
              <w:rPr>
                <w:ins w:id="417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0476" w14:textId="77777777" w:rsidR="00A02EDC" w:rsidRPr="0006458D" w:rsidRDefault="00A02EDC" w:rsidP="00EB72BA">
            <w:pPr>
              <w:pStyle w:val="TAC"/>
              <w:rPr>
                <w:ins w:id="418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06D3" w14:textId="77777777" w:rsidR="00A02EDC" w:rsidRPr="0006458D" w:rsidRDefault="00A02EDC" w:rsidP="00EB72BA">
            <w:pPr>
              <w:pStyle w:val="TAC"/>
              <w:rPr>
                <w:ins w:id="419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8BF8" w14:textId="77777777" w:rsidR="00A02EDC" w:rsidRPr="0006458D" w:rsidRDefault="00A02EDC" w:rsidP="00EB72BA">
            <w:pPr>
              <w:pStyle w:val="TAC"/>
              <w:rPr>
                <w:ins w:id="420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6F3B" w14:textId="77777777" w:rsidR="00A02EDC" w:rsidRPr="0006458D" w:rsidRDefault="00A02EDC" w:rsidP="00EB72BA">
            <w:pPr>
              <w:pStyle w:val="TAC"/>
              <w:rPr>
                <w:ins w:id="421" w:author="D. Everaere" w:date="2019-10-16T05:38:00Z"/>
              </w:rPr>
            </w:pPr>
            <w:ins w:id="422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DE82" w14:textId="77777777" w:rsidR="00A02EDC" w:rsidRPr="0006458D" w:rsidRDefault="00A02EDC" w:rsidP="00EB72BA">
            <w:pPr>
              <w:pStyle w:val="TAC"/>
              <w:rPr>
                <w:ins w:id="423" w:author="D. Everaere" w:date="2019-10-16T05:38:00Z"/>
              </w:rPr>
            </w:pPr>
            <w:ins w:id="424" w:author="D. Everaere" w:date="2019-10-16T05:38:00Z">
              <w:r w:rsidRPr="0006458D">
                <w:t>[</w:t>
              </w:r>
              <w:r>
                <w:t>12.9</w:t>
              </w:r>
              <w:r w:rsidRPr="0006458D">
                <w:t>]</w:t>
              </w:r>
            </w:ins>
          </w:p>
        </w:tc>
      </w:tr>
      <w:tr w:rsidR="00A02EDC" w:rsidRPr="0006458D" w14:paraId="5E5593E1" w14:textId="77777777" w:rsidTr="00EB72BA">
        <w:trPr>
          <w:trHeight w:val="188"/>
          <w:ins w:id="425" w:author="D. Everaere" w:date="2019-10-16T05:38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351CF1" w14:textId="77777777" w:rsidR="00A02EDC" w:rsidRPr="0006458D" w:rsidRDefault="00A02EDC" w:rsidP="00EB72BA">
            <w:pPr>
              <w:pStyle w:val="TAC"/>
              <w:rPr>
                <w:ins w:id="426" w:author="D. Everaere" w:date="2019-10-16T05:38:00Z"/>
              </w:rPr>
            </w:pPr>
            <w:ins w:id="427" w:author="D. Everaere" w:date="2019-10-16T05:38:00Z">
              <w:r w:rsidRPr="0006458D">
                <w:t>2</w:t>
              </w:r>
            </w:ins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41AD8" w14:textId="77777777" w:rsidR="00A02EDC" w:rsidRPr="0006458D" w:rsidRDefault="00A02EDC" w:rsidP="00EB72BA">
            <w:pPr>
              <w:spacing w:after="0"/>
              <w:rPr>
                <w:ins w:id="428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A6D3BE" w14:textId="77777777" w:rsidR="00A02EDC" w:rsidRPr="0006458D" w:rsidRDefault="00A02EDC" w:rsidP="00EB72BA">
            <w:pPr>
              <w:pStyle w:val="TAC"/>
              <w:rPr>
                <w:ins w:id="429" w:author="D. Everaere" w:date="2019-10-16T05:38:00Z"/>
                <w:rFonts w:cs="Arial"/>
              </w:rPr>
            </w:pPr>
            <w:ins w:id="430" w:author="D. Everaere" w:date="2019-10-16T05:38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1602DA" w14:textId="77777777" w:rsidR="00A02EDC" w:rsidRPr="0006458D" w:rsidRDefault="00A02EDC" w:rsidP="00EB72BA">
            <w:pPr>
              <w:pStyle w:val="TAC"/>
              <w:rPr>
                <w:ins w:id="431" w:author="D. Everaere" w:date="2019-10-16T05:38:00Z"/>
              </w:rPr>
            </w:pPr>
            <w:ins w:id="432" w:author="D. Everaere" w:date="2019-10-16T05:38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785570" w14:textId="77777777" w:rsidR="00A02EDC" w:rsidRPr="0006458D" w:rsidRDefault="00A02EDC" w:rsidP="00EB72BA">
            <w:pPr>
              <w:pStyle w:val="TAC"/>
              <w:rPr>
                <w:ins w:id="433" w:author="D. Everaere" w:date="2019-10-16T05:38:00Z"/>
              </w:rPr>
            </w:pPr>
            <w:ins w:id="434" w:author="D. Everaere" w:date="2019-10-16T05:38:00Z">
              <w:r w:rsidRPr="0006458D">
                <w:t>70 %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72876B" w14:textId="77777777" w:rsidR="00A02EDC" w:rsidRPr="0006458D" w:rsidRDefault="00A02EDC" w:rsidP="00EB72BA">
            <w:pPr>
              <w:pStyle w:val="TAC"/>
              <w:rPr>
                <w:ins w:id="435" w:author="D. Everaere" w:date="2019-10-16T05:38:00Z"/>
              </w:rPr>
            </w:pPr>
            <w:ins w:id="436" w:author="D. Everaere" w:date="2019-10-16T05:38:00Z">
              <w:r w:rsidRPr="0006458D">
                <w:t>G-FR2-A3-6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C21CFD" w14:textId="77777777" w:rsidR="00A02EDC" w:rsidRPr="0006458D" w:rsidRDefault="00A02EDC" w:rsidP="00EB72BA">
            <w:pPr>
              <w:pStyle w:val="TAC"/>
              <w:rPr>
                <w:ins w:id="437" w:author="D. Everaere" w:date="2019-10-16T05:38:00Z"/>
              </w:rPr>
            </w:pPr>
            <w:ins w:id="438" w:author="D. Everaere" w:date="2019-10-16T05:38:00Z">
              <w:r w:rsidRPr="0006458D">
                <w:t xml:space="preserve"> 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EFF56" w14:textId="77777777" w:rsidR="00A02EDC" w:rsidRPr="0006458D" w:rsidRDefault="00A02EDC" w:rsidP="00EB72BA">
            <w:pPr>
              <w:pStyle w:val="TAC"/>
              <w:rPr>
                <w:ins w:id="439" w:author="D. Everaere" w:date="2019-10-16T05:38:00Z"/>
              </w:rPr>
            </w:pPr>
            <w:ins w:id="440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64F86" w14:textId="77777777" w:rsidR="00A02EDC" w:rsidRPr="0006458D" w:rsidRDefault="00A02EDC" w:rsidP="00EB72BA">
            <w:pPr>
              <w:pStyle w:val="TAC"/>
              <w:rPr>
                <w:ins w:id="441" w:author="D. Everaere" w:date="2019-10-16T05:38:00Z"/>
              </w:rPr>
            </w:pPr>
            <w:ins w:id="442" w:author="D. Everaere" w:date="2019-10-16T05:38:00Z">
              <w:r w:rsidRPr="0006458D">
                <w:t>[1.</w:t>
              </w:r>
              <w:r>
                <w:t>5</w:t>
              </w:r>
              <w:r w:rsidRPr="0006458D">
                <w:t>]</w:t>
              </w:r>
            </w:ins>
          </w:p>
        </w:tc>
      </w:tr>
      <w:tr w:rsidR="00A02EDC" w:rsidRPr="0006458D" w14:paraId="718A8244" w14:textId="77777777" w:rsidTr="00EB72BA">
        <w:trPr>
          <w:trHeight w:val="152"/>
          <w:ins w:id="443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71487" w14:textId="77777777" w:rsidR="00A02EDC" w:rsidRPr="0006458D" w:rsidRDefault="00A02EDC" w:rsidP="00EB72BA">
            <w:pPr>
              <w:pStyle w:val="TAC"/>
              <w:rPr>
                <w:ins w:id="444" w:author="D. Everaere" w:date="2019-10-16T05:38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B4733" w14:textId="77777777" w:rsidR="00A02EDC" w:rsidRPr="0006458D" w:rsidRDefault="00A02EDC" w:rsidP="00EB72BA">
            <w:pPr>
              <w:spacing w:after="0"/>
              <w:rPr>
                <w:ins w:id="445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7464C" w14:textId="77777777" w:rsidR="00A02EDC" w:rsidRPr="0006458D" w:rsidRDefault="00A02EDC" w:rsidP="00EB72BA">
            <w:pPr>
              <w:pStyle w:val="TAC"/>
              <w:rPr>
                <w:ins w:id="446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0921F" w14:textId="77777777" w:rsidR="00A02EDC" w:rsidRPr="0006458D" w:rsidRDefault="00A02EDC" w:rsidP="00EB72BA">
            <w:pPr>
              <w:pStyle w:val="TAC"/>
              <w:rPr>
                <w:ins w:id="447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2982A" w14:textId="77777777" w:rsidR="00A02EDC" w:rsidRPr="0006458D" w:rsidRDefault="00A02EDC" w:rsidP="00EB72BA">
            <w:pPr>
              <w:pStyle w:val="TAC"/>
              <w:rPr>
                <w:ins w:id="448" w:author="D. Everaere" w:date="2019-10-16T05:38:00Z"/>
              </w:rPr>
            </w:pP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4421F" w14:textId="77777777" w:rsidR="00A02EDC" w:rsidRPr="0006458D" w:rsidRDefault="00A02EDC" w:rsidP="00EB72BA">
            <w:pPr>
              <w:pStyle w:val="TAC"/>
              <w:rPr>
                <w:ins w:id="449" w:author="D. Everaere" w:date="2019-10-16T05:38:00Z"/>
              </w:rPr>
            </w:pPr>
            <w:ins w:id="450" w:author="D. Everaere" w:date="2019-10-16T05:38:00Z">
              <w:r w:rsidRPr="0006458D">
                <w:t>G-FR2-A3-18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298850" w14:textId="77777777" w:rsidR="00A02EDC" w:rsidRPr="0006458D" w:rsidRDefault="00A02EDC" w:rsidP="00EB72BA">
            <w:pPr>
              <w:pStyle w:val="TAC"/>
              <w:rPr>
                <w:ins w:id="451" w:author="D. Everaere" w:date="2019-10-16T05:38:00Z"/>
              </w:rPr>
            </w:pPr>
            <w:ins w:id="452" w:author="D. Everaere" w:date="2019-10-16T05:38:00Z">
              <w:r w:rsidRPr="0006458D">
                <w:t xml:space="preserve"> 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F31DC" w14:textId="77777777" w:rsidR="00A02EDC" w:rsidRPr="0006458D" w:rsidRDefault="00A02EDC" w:rsidP="00EB72BA">
            <w:pPr>
              <w:pStyle w:val="TAC"/>
              <w:rPr>
                <w:ins w:id="453" w:author="D. Everaere" w:date="2019-10-16T05:38:00Z"/>
              </w:rPr>
            </w:pPr>
            <w:ins w:id="454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8CC18" w14:textId="77777777" w:rsidR="00A02EDC" w:rsidRPr="0006458D" w:rsidRDefault="00A02EDC" w:rsidP="00EB72BA">
            <w:pPr>
              <w:pStyle w:val="TAC"/>
              <w:rPr>
                <w:ins w:id="455" w:author="D. Everaere" w:date="2019-10-16T05:38:00Z"/>
              </w:rPr>
            </w:pPr>
            <w:ins w:id="456" w:author="D. Everaere" w:date="2019-10-16T05:38:00Z">
              <w:r w:rsidRPr="0006458D">
                <w:t>[1.</w:t>
              </w:r>
              <w:r>
                <w:t>2</w:t>
              </w:r>
              <w:r w:rsidRPr="0006458D">
                <w:t>]</w:t>
              </w:r>
            </w:ins>
          </w:p>
        </w:tc>
      </w:tr>
      <w:tr w:rsidR="00A02EDC" w:rsidRPr="0006458D" w14:paraId="43C83D94" w14:textId="77777777" w:rsidTr="00EB72BA">
        <w:trPr>
          <w:trHeight w:val="105"/>
          <w:ins w:id="457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01AE9" w14:textId="77777777" w:rsidR="00A02EDC" w:rsidRPr="0006458D" w:rsidRDefault="00A02EDC" w:rsidP="00EB72BA">
            <w:pPr>
              <w:spacing w:after="0"/>
              <w:rPr>
                <w:ins w:id="458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5330A" w14:textId="77777777" w:rsidR="00A02EDC" w:rsidRPr="0006458D" w:rsidRDefault="00A02EDC" w:rsidP="00EB72BA">
            <w:pPr>
              <w:spacing w:after="0"/>
              <w:rPr>
                <w:ins w:id="459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3CAAB" w14:textId="77777777" w:rsidR="00A02EDC" w:rsidRPr="0006458D" w:rsidRDefault="00A02EDC" w:rsidP="00EB72BA">
            <w:pPr>
              <w:pStyle w:val="TAC"/>
              <w:rPr>
                <w:ins w:id="460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2D943" w14:textId="77777777" w:rsidR="00A02EDC" w:rsidRPr="0006458D" w:rsidRDefault="00A02EDC" w:rsidP="00EB72BA">
            <w:pPr>
              <w:pStyle w:val="TAC"/>
              <w:rPr>
                <w:ins w:id="461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5C2B2" w14:textId="77777777" w:rsidR="00A02EDC" w:rsidRPr="0006458D" w:rsidRDefault="00A02EDC" w:rsidP="00EB72BA">
            <w:pPr>
              <w:pStyle w:val="TAC"/>
              <w:rPr>
                <w:ins w:id="462" w:author="D. Everaere" w:date="2019-10-16T05:38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AFAF6" w14:textId="77777777" w:rsidR="00A02EDC" w:rsidRPr="0006458D" w:rsidRDefault="00A02EDC" w:rsidP="00EB72BA">
            <w:pPr>
              <w:pStyle w:val="TAC"/>
              <w:rPr>
                <w:ins w:id="463" w:author="D. Everaere" w:date="2019-10-16T05:38:00Z"/>
              </w:rPr>
            </w:pPr>
            <w:ins w:id="464" w:author="D. Everaere" w:date="2019-10-16T05:38:00Z">
              <w:r w:rsidRPr="0006458D">
                <w:t>G-FR2-A4-16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A701A" w14:textId="77777777" w:rsidR="00A02EDC" w:rsidRPr="0006458D" w:rsidRDefault="00A02EDC" w:rsidP="00EB72BA">
            <w:pPr>
              <w:pStyle w:val="TAC"/>
              <w:rPr>
                <w:ins w:id="465" w:author="D. Everaere" w:date="2019-10-16T05:38:00Z"/>
              </w:rPr>
            </w:pPr>
            <w:ins w:id="466" w:author="D. Everaere" w:date="2019-10-16T05:38:00Z">
              <w:r w:rsidRPr="0006458D">
                <w:t xml:space="preserve"> 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9340" w14:textId="77777777" w:rsidR="00A02EDC" w:rsidRPr="0006458D" w:rsidRDefault="00A02EDC" w:rsidP="00EB72BA">
            <w:pPr>
              <w:pStyle w:val="TAC"/>
              <w:rPr>
                <w:ins w:id="467" w:author="D. Everaere" w:date="2019-10-16T05:38:00Z"/>
              </w:rPr>
            </w:pPr>
            <w:ins w:id="468" w:author="D. Everaere" w:date="2019-10-16T05:38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D731" w14:textId="77777777" w:rsidR="00A02EDC" w:rsidRPr="0006458D" w:rsidRDefault="00A02EDC" w:rsidP="00EB72BA">
            <w:pPr>
              <w:pStyle w:val="TAC"/>
              <w:rPr>
                <w:ins w:id="469" w:author="D. Everaere" w:date="2019-10-16T05:38:00Z"/>
              </w:rPr>
            </w:pPr>
            <w:ins w:id="470" w:author="D. Everaere" w:date="2019-10-16T05:38:00Z">
              <w:r w:rsidRPr="0006458D">
                <w:t>[19.6]</w:t>
              </w:r>
            </w:ins>
          </w:p>
        </w:tc>
      </w:tr>
      <w:tr w:rsidR="00A02EDC" w:rsidRPr="0006458D" w14:paraId="409983F1" w14:textId="77777777" w:rsidTr="00EB72BA">
        <w:trPr>
          <w:trHeight w:val="105"/>
          <w:ins w:id="471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3B3E" w14:textId="77777777" w:rsidR="00A02EDC" w:rsidRPr="0006458D" w:rsidRDefault="00A02EDC" w:rsidP="00EB72BA">
            <w:pPr>
              <w:spacing w:after="0"/>
              <w:rPr>
                <w:ins w:id="472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A99E" w14:textId="77777777" w:rsidR="00A02EDC" w:rsidRPr="0006458D" w:rsidRDefault="00A02EDC" w:rsidP="00EB72BA">
            <w:pPr>
              <w:spacing w:after="0"/>
              <w:rPr>
                <w:ins w:id="473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E20C" w14:textId="77777777" w:rsidR="00A02EDC" w:rsidRPr="0006458D" w:rsidRDefault="00A02EDC" w:rsidP="00EB72BA">
            <w:pPr>
              <w:pStyle w:val="TAC"/>
              <w:rPr>
                <w:ins w:id="474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C36C" w14:textId="77777777" w:rsidR="00A02EDC" w:rsidRPr="0006458D" w:rsidRDefault="00A02EDC" w:rsidP="00EB72BA">
            <w:pPr>
              <w:pStyle w:val="TAC"/>
              <w:rPr>
                <w:ins w:id="475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D0A4" w14:textId="77777777" w:rsidR="00A02EDC" w:rsidRPr="0006458D" w:rsidRDefault="00A02EDC" w:rsidP="00EB72BA">
            <w:pPr>
              <w:pStyle w:val="TAC"/>
              <w:rPr>
                <w:ins w:id="476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E537" w14:textId="77777777" w:rsidR="00A02EDC" w:rsidRPr="0006458D" w:rsidRDefault="00A02EDC" w:rsidP="00EB72BA">
            <w:pPr>
              <w:pStyle w:val="TAC"/>
              <w:rPr>
                <w:ins w:id="477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4D50" w14:textId="77777777" w:rsidR="00A02EDC" w:rsidRPr="0006458D" w:rsidRDefault="00A02EDC" w:rsidP="00EB72BA">
            <w:pPr>
              <w:pStyle w:val="TAC"/>
              <w:rPr>
                <w:ins w:id="478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EA33" w14:textId="77777777" w:rsidR="00A02EDC" w:rsidRPr="0006458D" w:rsidRDefault="00A02EDC" w:rsidP="00EB72BA">
            <w:pPr>
              <w:pStyle w:val="TAC"/>
              <w:rPr>
                <w:ins w:id="479" w:author="D. Everaere" w:date="2019-10-16T05:38:00Z"/>
              </w:rPr>
            </w:pPr>
            <w:ins w:id="480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9532" w14:textId="77777777" w:rsidR="00A02EDC" w:rsidRPr="0006458D" w:rsidRDefault="00A02EDC" w:rsidP="00EB72BA">
            <w:pPr>
              <w:pStyle w:val="TAC"/>
              <w:rPr>
                <w:ins w:id="481" w:author="D. Everaere" w:date="2019-10-16T05:38:00Z"/>
              </w:rPr>
            </w:pPr>
            <w:ins w:id="482" w:author="D. Everaere" w:date="2019-10-16T05:38:00Z">
              <w:r w:rsidRPr="0006458D">
                <w:t>[18.</w:t>
              </w:r>
              <w:r>
                <w:t>1</w:t>
              </w:r>
              <w:r w:rsidRPr="0006458D">
                <w:t>]</w:t>
              </w:r>
            </w:ins>
          </w:p>
        </w:tc>
      </w:tr>
    </w:tbl>
    <w:p w14:paraId="69FD2289" w14:textId="77777777" w:rsidR="00A02EDC" w:rsidRPr="0006458D" w:rsidRDefault="00A02EDC" w:rsidP="0089365F"/>
    <w:p w14:paraId="583037B3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t>Table 11.2.2.1.2-2: Minimum requirements for PUSCH, 100 MHz channel bandwidth</w:t>
      </w:r>
      <w:r w:rsidRPr="0006458D">
        <w:rPr>
          <w:lang w:eastAsia="zh-CN"/>
        </w:rPr>
        <w:t>, 60 kHz SCS</w:t>
      </w: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89365F" w:rsidRPr="0006458D" w:rsidDel="00A02EDC" w14:paraId="0ACFF45D" w14:textId="209AB3E5" w:rsidTr="0089365F">
        <w:trPr>
          <w:del w:id="483" w:author="D. Everaere" w:date="2019-10-16T05:39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AB9D" w14:textId="58E4BBCB" w:rsidR="0089365F" w:rsidRPr="0006458D" w:rsidDel="00A02EDC" w:rsidRDefault="0089365F" w:rsidP="009964B0">
            <w:pPr>
              <w:pStyle w:val="TAH"/>
              <w:rPr>
                <w:del w:id="484" w:author="D. Everaere" w:date="2019-10-16T05:39:00Z"/>
                <w:rFonts w:cs="Arial"/>
              </w:rPr>
            </w:pPr>
            <w:del w:id="485" w:author="D. Everaere" w:date="2019-10-16T05:39:00Z">
              <w:r w:rsidRPr="0006458D" w:rsidDel="00A02EDC">
                <w:rPr>
                  <w:rFonts w:cs="Arial"/>
                </w:rPr>
                <w:delText xml:space="preserve">Number of </w:delText>
              </w:r>
              <w:r w:rsidRPr="0006458D" w:rsidDel="00A02EDC">
                <w:rPr>
                  <w:rFonts w:cs="Arial"/>
                  <w:lang w:eastAsia="zh-CN"/>
                </w:rPr>
                <w:delText>T</w:delText>
              </w:r>
              <w:r w:rsidRPr="0006458D" w:rsidDel="00A02EDC">
                <w:rPr>
                  <w:rFonts w:cs="Arial"/>
                </w:rPr>
                <w:delText>X antennas</w:delText>
              </w:r>
            </w:del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7ADB" w14:textId="17D88C79" w:rsidR="0089365F" w:rsidRPr="0006458D" w:rsidDel="00A02EDC" w:rsidRDefault="0089365F" w:rsidP="009964B0">
            <w:pPr>
              <w:pStyle w:val="TAH"/>
              <w:rPr>
                <w:del w:id="486" w:author="D. Everaere" w:date="2019-10-16T05:39:00Z"/>
                <w:rFonts w:cs="Arial"/>
              </w:rPr>
            </w:pPr>
            <w:del w:id="487" w:author="D. Everaere" w:date="2019-10-16T05:39:00Z">
              <w:r w:rsidRPr="0006458D" w:rsidDel="00A02EDC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EEB7" w14:textId="1744EA7F" w:rsidR="0089365F" w:rsidRPr="0006458D" w:rsidDel="00A02EDC" w:rsidRDefault="0089365F" w:rsidP="009964B0">
            <w:pPr>
              <w:pStyle w:val="TAH"/>
              <w:rPr>
                <w:del w:id="488" w:author="D. Everaere" w:date="2019-10-16T05:39:00Z"/>
                <w:rFonts w:cs="Arial"/>
              </w:rPr>
            </w:pPr>
            <w:del w:id="489" w:author="D. Everaere" w:date="2019-10-16T05:39:00Z">
              <w:r w:rsidRPr="0006458D" w:rsidDel="00A02EDC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9D13" w14:textId="0505DAAD" w:rsidR="0089365F" w:rsidRPr="0006458D" w:rsidDel="00A02EDC" w:rsidRDefault="0089365F" w:rsidP="009964B0">
            <w:pPr>
              <w:pStyle w:val="TAH"/>
              <w:rPr>
                <w:del w:id="490" w:author="D. Everaere" w:date="2019-10-16T05:39:00Z"/>
                <w:rFonts w:cs="Arial"/>
                <w:lang w:val="fr-FR"/>
              </w:rPr>
            </w:pPr>
            <w:del w:id="491" w:author="D. Everaere" w:date="2019-10-16T05:39:00Z">
              <w:r w:rsidRPr="0006458D" w:rsidDel="00A02EDC">
                <w:rPr>
                  <w:rFonts w:cs="Arial"/>
                  <w:lang w:val="fr-FR"/>
                </w:rPr>
                <w:delText>Propagation conditions</w:delText>
              </w:r>
              <w:r w:rsidRPr="0006458D" w:rsidDel="00A02EDC">
                <w:rPr>
                  <w:rFonts w:cs="Arial"/>
                  <w:lang w:val="fr-FR" w:eastAsia="zh-CN"/>
                </w:rPr>
                <w:delText xml:space="preserve"> </w:delText>
              </w:r>
              <w:r w:rsidRPr="0006458D" w:rsidDel="00A02EDC">
                <w:rPr>
                  <w:rFonts w:cs="Arial"/>
                  <w:lang w:val="fr-FR"/>
                </w:rPr>
                <w:delText xml:space="preserve">and </w:delText>
              </w:r>
              <w:r w:rsidRPr="0006458D" w:rsidDel="00A02EDC">
                <w:rPr>
                  <w:rFonts w:cs="Arial"/>
                  <w:lang w:val="fr-FR" w:eastAsia="zh-CN"/>
                </w:rPr>
                <w:delText>c</w:delText>
              </w:r>
              <w:r w:rsidRPr="0006458D" w:rsidDel="00A02EDC">
                <w:rPr>
                  <w:rFonts w:cs="Arial"/>
                  <w:lang w:val="fr-FR"/>
                </w:rPr>
                <w:delText xml:space="preserve">orrelation </w:delText>
              </w:r>
              <w:r w:rsidRPr="0006458D" w:rsidDel="00A02EDC">
                <w:rPr>
                  <w:rFonts w:cs="Arial"/>
                  <w:lang w:val="fr-FR" w:eastAsia="zh-CN"/>
                </w:rPr>
                <w:delText>m</w:delText>
              </w:r>
              <w:r w:rsidRPr="0006458D" w:rsidDel="00A02EDC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BD64" w14:textId="1CADD45D" w:rsidR="0089365F" w:rsidRPr="0006458D" w:rsidDel="00A02EDC" w:rsidRDefault="0089365F" w:rsidP="009964B0">
            <w:pPr>
              <w:pStyle w:val="TAH"/>
              <w:rPr>
                <w:del w:id="492" w:author="D. Everaere" w:date="2019-10-16T05:39:00Z"/>
                <w:rFonts w:cs="Arial"/>
              </w:rPr>
            </w:pPr>
            <w:del w:id="493" w:author="D. Everaere" w:date="2019-10-16T05:39:00Z">
              <w:r w:rsidRPr="0006458D" w:rsidDel="00A02EDC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76DB" w14:textId="6E6881D6" w:rsidR="0089365F" w:rsidRPr="0006458D" w:rsidDel="00A02EDC" w:rsidRDefault="0089365F" w:rsidP="009964B0">
            <w:pPr>
              <w:pStyle w:val="TAH"/>
              <w:rPr>
                <w:del w:id="494" w:author="D. Everaere" w:date="2019-10-16T05:39:00Z"/>
                <w:rFonts w:cs="Arial"/>
              </w:rPr>
            </w:pPr>
            <w:del w:id="495" w:author="D. Everaere" w:date="2019-10-16T05:39:00Z">
              <w:r w:rsidRPr="0006458D" w:rsidDel="00A02EDC">
                <w:rPr>
                  <w:rFonts w:cs="Arial"/>
                </w:rPr>
                <w:delText>FRC</w:delText>
              </w:r>
              <w:r w:rsidRPr="0006458D" w:rsidDel="00A02EDC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54A5" w14:textId="3F9A6018" w:rsidR="0089365F" w:rsidRPr="0006458D" w:rsidDel="00A02EDC" w:rsidRDefault="0089365F" w:rsidP="009964B0">
            <w:pPr>
              <w:pStyle w:val="TAH"/>
              <w:rPr>
                <w:del w:id="496" w:author="D. Everaere" w:date="2019-10-16T05:39:00Z"/>
                <w:rFonts w:cs="Arial"/>
              </w:rPr>
            </w:pPr>
            <w:del w:id="497" w:author="D. Everaere" w:date="2019-10-16T05:39:00Z">
              <w:r w:rsidRPr="0006458D" w:rsidDel="00A02EDC">
                <w:delText xml:space="preserve">Additional DM-RS position 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3AC6" w14:textId="6AEEE02E" w:rsidR="0089365F" w:rsidRPr="0006458D" w:rsidDel="00A02EDC" w:rsidRDefault="0089365F" w:rsidP="009964B0">
            <w:pPr>
              <w:pStyle w:val="TAH"/>
              <w:rPr>
                <w:del w:id="498" w:author="D. Everaere" w:date="2019-10-16T05:39:00Z"/>
                <w:rFonts w:cs="Arial"/>
              </w:rPr>
            </w:pPr>
            <w:del w:id="499" w:author="D. Everaere" w:date="2019-10-16T05:39:00Z">
              <w:r w:rsidRPr="0006458D" w:rsidDel="00A02EDC">
                <w:rPr>
                  <w:rFonts w:cs="Arial"/>
                </w:rPr>
                <w:delText>PT-RS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947A" w14:textId="51476F58" w:rsidR="0089365F" w:rsidRPr="0006458D" w:rsidDel="00A02EDC" w:rsidRDefault="0089365F" w:rsidP="009964B0">
            <w:pPr>
              <w:pStyle w:val="TAH"/>
              <w:rPr>
                <w:del w:id="500" w:author="D. Everaere" w:date="2019-10-16T05:39:00Z"/>
                <w:rFonts w:cs="Arial"/>
              </w:rPr>
            </w:pPr>
            <w:del w:id="501" w:author="D. Everaere" w:date="2019-10-16T05:39:00Z">
              <w:r w:rsidRPr="0006458D" w:rsidDel="00A02EDC">
                <w:rPr>
                  <w:rFonts w:cs="Arial"/>
                </w:rPr>
                <w:delText>SNR</w:delText>
              </w:r>
            </w:del>
          </w:p>
          <w:p w14:paraId="1BCFB7EE" w14:textId="31B24F58" w:rsidR="0089365F" w:rsidRPr="0006458D" w:rsidDel="00A02EDC" w:rsidRDefault="0089365F" w:rsidP="009964B0">
            <w:pPr>
              <w:pStyle w:val="TAH"/>
              <w:rPr>
                <w:del w:id="502" w:author="D. Everaere" w:date="2019-10-16T05:39:00Z"/>
                <w:rFonts w:cs="Arial"/>
              </w:rPr>
            </w:pPr>
            <w:del w:id="503" w:author="D. Everaere" w:date="2019-10-16T05:39:00Z">
              <w:r w:rsidRPr="0006458D" w:rsidDel="00A02EDC">
                <w:rPr>
                  <w:rFonts w:cs="Arial"/>
                </w:rPr>
                <w:delText>(dB)</w:delText>
              </w:r>
            </w:del>
          </w:p>
        </w:tc>
      </w:tr>
      <w:tr w:rsidR="0089365F" w:rsidRPr="0006458D" w:rsidDel="00A02EDC" w14:paraId="76E1D5FA" w14:textId="464E5755" w:rsidTr="0089365F">
        <w:trPr>
          <w:trHeight w:val="188"/>
          <w:del w:id="504" w:author="D. Everaere" w:date="2019-10-16T05:39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E5186" w14:textId="536D6569" w:rsidR="0089365F" w:rsidRPr="0006458D" w:rsidDel="00A02EDC" w:rsidRDefault="0089365F" w:rsidP="009964B0">
            <w:pPr>
              <w:pStyle w:val="TAC"/>
              <w:rPr>
                <w:del w:id="505" w:author="D. Everaere" w:date="2019-10-16T05:39:00Z"/>
              </w:rPr>
            </w:pPr>
            <w:del w:id="506" w:author="D. Everaere" w:date="2019-10-16T05:39:00Z">
              <w:r w:rsidRPr="0006458D" w:rsidDel="00A02EDC">
                <w:delText>1</w:delText>
              </w:r>
            </w:del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EA754A" w14:textId="553B9FC8" w:rsidR="0089365F" w:rsidRPr="0006458D" w:rsidDel="00A02EDC" w:rsidRDefault="0089365F" w:rsidP="009964B0">
            <w:pPr>
              <w:pStyle w:val="TAC"/>
              <w:rPr>
                <w:del w:id="507" w:author="D. Everaere" w:date="2019-10-16T05:39:00Z"/>
              </w:rPr>
            </w:pPr>
            <w:del w:id="508" w:author="D. Everaere" w:date="2019-10-16T05:39:00Z">
              <w:r w:rsidRPr="0006458D" w:rsidDel="00A02EDC">
                <w:delText>2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A2A280" w14:textId="693D5614" w:rsidR="0089365F" w:rsidRPr="0006458D" w:rsidDel="00A02EDC" w:rsidRDefault="0089365F" w:rsidP="009964B0">
            <w:pPr>
              <w:pStyle w:val="TAC"/>
              <w:rPr>
                <w:del w:id="509" w:author="D. Everaere" w:date="2019-10-16T05:39:00Z"/>
                <w:rFonts w:cs="Arial"/>
              </w:rPr>
            </w:pPr>
            <w:del w:id="510" w:author="D. Everaere" w:date="2019-10-16T05:39:00Z">
              <w:r w:rsidRPr="0006458D" w:rsidDel="00A02EDC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40E3D7" w14:textId="3549C294" w:rsidR="0089365F" w:rsidRPr="0006458D" w:rsidDel="00A02EDC" w:rsidRDefault="0089365F" w:rsidP="009964B0">
            <w:pPr>
              <w:pStyle w:val="TAC"/>
              <w:rPr>
                <w:del w:id="511" w:author="D. Everaere" w:date="2019-10-16T05:39:00Z"/>
              </w:rPr>
            </w:pPr>
            <w:del w:id="512" w:author="D. Everaere" w:date="2019-10-16T05:39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3</w:delText>
              </w:r>
              <w:r w:rsidRPr="0006458D" w:rsidDel="00A02EDC">
                <w:delText>00</w:delText>
              </w:r>
              <w:r w:rsidRPr="0006458D" w:rsidDel="00A02EDC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7172B0" w14:textId="3252F142" w:rsidR="0089365F" w:rsidRPr="0006458D" w:rsidDel="00A02EDC" w:rsidRDefault="0089365F" w:rsidP="009964B0">
            <w:pPr>
              <w:pStyle w:val="TAC"/>
              <w:rPr>
                <w:del w:id="513" w:author="D. Everaere" w:date="2019-10-16T05:39:00Z"/>
              </w:rPr>
            </w:pPr>
            <w:del w:id="514" w:author="D. Everaere" w:date="2019-10-16T05:39:00Z">
              <w:r w:rsidRPr="0006458D" w:rsidDel="00A02EDC">
                <w:delText>70 %</w:delText>
              </w:r>
            </w:del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9C3FE" w14:textId="5FBFCEA6" w:rsidR="0089365F" w:rsidRPr="0006458D" w:rsidDel="00A02EDC" w:rsidRDefault="0089365F" w:rsidP="009964B0">
            <w:pPr>
              <w:pStyle w:val="TAC"/>
              <w:rPr>
                <w:del w:id="515" w:author="D. Everaere" w:date="2019-10-16T05:39:00Z"/>
              </w:rPr>
            </w:pPr>
            <w:del w:id="516" w:author="D. Everaere" w:date="2019-10-16T05:39:00Z">
              <w:r w:rsidRPr="0006458D" w:rsidDel="00A02EDC">
                <w:delText>G-FR2-A3-2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F0E35B" w14:textId="0EFD0B7E" w:rsidR="0089365F" w:rsidRPr="0006458D" w:rsidDel="00A02EDC" w:rsidRDefault="0089365F" w:rsidP="009964B0">
            <w:pPr>
              <w:pStyle w:val="TAC"/>
              <w:rPr>
                <w:del w:id="517" w:author="D. Everaere" w:date="2019-10-16T05:39:00Z"/>
              </w:rPr>
            </w:pPr>
            <w:del w:id="518" w:author="D. Everaere" w:date="2019-10-16T05:39:00Z">
              <w:r w:rsidRPr="0006458D" w:rsidDel="00A02EDC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EEC1A" w14:textId="70D0690A" w:rsidR="0089365F" w:rsidRPr="0006458D" w:rsidDel="00A02EDC" w:rsidRDefault="0089365F" w:rsidP="009964B0">
            <w:pPr>
              <w:pStyle w:val="TAC"/>
              <w:rPr>
                <w:del w:id="519" w:author="D. Everaere" w:date="2019-10-16T05:39:00Z"/>
              </w:rPr>
            </w:pPr>
            <w:del w:id="520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49DAE" w14:textId="0D9C7558" w:rsidR="0089365F" w:rsidRPr="0006458D" w:rsidDel="00A02EDC" w:rsidRDefault="0089365F" w:rsidP="009964B0">
            <w:pPr>
              <w:pStyle w:val="TAC"/>
              <w:rPr>
                <w:del w:id="521" w:author="D. Everaere" w:date="2019-10-16T05:39:00Z"/>
              </w:rPr>
            </w:pPr>
            <w:del w:id="522" w:author="D. Everaere" w:date="2019-10-16T05:39:00Z">
              <w:r w:rsidRPr="0006458D" w:rsidDel="00A02EDC">
                <w:delText>[-</w:delText>
              </w:r>
              <w:r w:rsidR="00CE3186" w:rsidDel="00A02EDC">
                <w:delText>2.1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1BA20A72" w14:textId="7FBAD353" w:rsidTr="0089365F">
        <w:trPr>
          <w:trHeight w:val="89"/>
          <w:del w:id="523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AD9BF" w14:textId="467931B8" w:rsidR="0089365F" w:rsidRPr="0006458D" w:rsidDel="00A02EDC" w:rsidRDefault="0089365F" w:rsidP="009964B0">
            <w:pPr>
              <w:pStyle w:val="TAC"/>
              <w:rPr>
                <w:del w:id="524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04D06" w14:textId="32753184" w:rsidR="0089365F" w:rsidRPr="0006458D" w:rsidDel="00A02EDC" w:rsidRDefault="0089365F" w:rsidP="009964B0">
            <w:pPr>
              <w:pStyle w:val="TAC"/>
              <w:rPr>
                <w:del w:id="525" w:author="D. Everaere" w:date="2019-10-16T05:3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7DAD0" w14:textId="54F96E57" w:rsidR="0089365F" w:rsidRPr="0006458D" w:rsidDel="00A02EDC" w:rsidRDefault="0089365F" w:rsidP="009964B0">
            <w:pPr>
              <w:pStyle w:val="TAC"/>
              <w:rPr>
                <w:del w:id="526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22C4F" w14:textId="000AF433" w:rsidR="0089365F" w:rsidRPr="0006458D" w:rsidDel="00A02EDC" w:rsidRDefault="0089365F" w:rsidP="009964B0">
            <w:pPr>
              <w:pStyle w:val="TAC"/>
              <w:rPr>
                <w:del w:id="527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ACF3A" w14:textId="3F46EDEB" w:rsidR="0089365F" w:rsidRPr="0006458D" w:rsidDel="00A02EDC" w:rsidRDefault="0089365F" w:rsidP="009964B0">
            <w:pPr>
              <w:pStyle w:val="TAC"/>
              <w:rPr>
                <w:del w:id="528" w:author="D. Everaere" w:date="2019-10-16T05:39:00Z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CDFEE" w14:textId="7AA670D9" w:rsidR="0089365F" w:rsidRPr="0006458D" w:rsidDel="00A02EDC" w:rsidRDefault="0089365F" w:rsidP="009964B0">
            <w:pPr>
              <w:pStyle w:val="TAC"/>
              <w:rPr>
                <w:del w:id="529" w:author="D. Everaere" w:date="2019-10-16T05:39:00Z"/>
              </w:rPr>
            </w:pPr>
            <w:del w:id="530" w:author="D. Everaere" w:date="2019-10-16T05:39:00Z">
              <w:r w:rsidRPr="0006458D" w:rsidDel="00A02EDC">
                <w:delText>G-FR2-A3-14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76A9B" w14:textId="793D9164" w:rsidR="0089365F" w:rsidRPr="0006458D" w:rsidDel="00A02EDC" w:rsidRDefault="0089365F" w:rsidP="009964B0">
            <w:pPr>
              <w:pStyle w:val="TAC"/>
              <w:rPr>
                <w:del w:id="531" w:author="D. Everaere" w:date="2019-10-16T05:39:00Z"/>
              </w:rPr>
            </w:pPr>
            <w:del w:id="532" w:author="D. Everaere" w:date="2019-10-16T05:39:00Z">
              <w:r w:rsidRPr="0006458D" w:rsidDel="00A02EDC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1782D" w14:textId="6EB04864" w:rsidR="0089365F" w:rsidRPr="0006458D" w:rsidDel="00A02EDC" w:rsidRDefault="0089365F" w:rsidP="009964B0">
            <w:pPr>
              <w:pStyle w:val="TAC"/>
              <w:rPr>
                <w:del w:id="533" w:author="D. Everaere" w:date="2019-10-16T05:39:00Z"/>
              </w:rPr>
            </w:pPr>
            <w:del w:id="534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C3536" w14:textId="71DE7EFE" w:rsidR="0089365F" w:rsidRPr="0006458D" w:rsidDel="00A02EDC" w:rsidRDefault="0089365F" w:rsidP="009964B0">
            <w:pPr>
              <w:pStyle w:val="TAC"/>
              <w:rPr>
                <w:del w:id="535" w:author="D. Everaere" w:date="2019-10-16T05:39:00Z"/>
              </w:rPr>
            </w:pPr>
            <w:del w:id="536" w:author="D. Everaere" w:date="2019-10-16T05:39:00Z">
              <w:r w:rsidRPr="0006458D" w:rsidDel="00A02EDC">
                <w:delText>[-2.</w:delText>
              </w:r>
              <w:r w:rsidR="00CE3186" w:rsidDel="00A02EDC">
                <w:delText>4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7B6B628B" w14:textId="0882A1D8" w:rsidTr="0089365F">
        <w:trPr>
          <w:trHeight w:val="105"/>
          <w:del w:id="537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77893D" w14:textId="3D4A1D80" w:rsidR="0089365F" w:rsidRPr="0006458D" w:rsidDel="00A02EDC" w:rsidRDefault="0089365F" w:rsidP="009964B0">
            <w:pPr>
              <w:spacing w:after="0"/>
              <w:rPr>
                <w:del w:id="538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D8AA20" w14:textId="5F5A8533" w:rsidR="0089365F" w:rsidRPr="0006458D" w:rsidDel="00A02EDC" w:rsidRDefault="0089365F" w:rsidP="009964B0">
            <w:pPr>
              <w:spacing w:after="0"/>
              <w:rPr>
                <w:del w:id="539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3539C" w14:textId="6B97E2E5" w:rsidR="0089365F" w:rsidRPr="0006458D" w:rsidDel="00A02EDC" w:rsidRDefault="0089365F" w:rsidP="009964B0">
            <w:pPr>
              <w:pStyle w:val="TAC"/>
              <w:rPr>
                <w:del w:id="540" w:author="D. Everaere" w:date="2019-10-16T05:39:00Z"/>
                <w:rFonts w:cs="Arial"/>
              </w:rPr>
            </w:pPr>
            <w:del w:id="541" w:author="D. Everaere" w:date="2019-10-16T05:39:00Z">
              <w:r w:rsidRPr="0006458D" w:rsidDel="00A02EDC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AB542D" w14:textId="025514F5" w:rsidR="0089365F" w:rsidRPr="0006458D" w:rsidDel="00A02EDC" w:rsidRDefault="0089365F" w:rsidP="009964B0">
            <w:pPr>
              <w:pStyle w:val="TAC"/>
              <w:rPr>
                <w:del w:id="542" w:author="D. Everaere" w:date="2019-10-16T05:39:00Z"/>
              </w:rPr>
            </w:pPr>
            <w:del w:id="543" w:author="D. Everaere" w:date="2019-10-16T05:39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3</w:delText>
              </w:r>
              <w:r w:rsidRPr="0006458D" w:rsidDel="00A02EDC">
                <w:delText>00</w:delText>
              </w:r>
              <w:r w:rsidRPr="0006458D" w:rsidDel="00A02EDC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90749" w14:textId="61AD3E60" w:rsidR="0089365F" w:rsidRPr="0006458D" w:rsidDel="00A02EDC" w:rsidRDefault="0089365F" w:rsidP="009964B0">
            <w:pPr>
              <w:pStyle w:val="TAC"/>
              <w:rPr>
                <w:del w:id="544" w:author="D. Everaere" w:date="2019-10-16T05:39:00Z"/>
              </w:rPr>
            </w:pPr>
            <w:del w:id="545" w:author="D. Everaere" w:date="2019-10-16T05:39:00Z">
              <w:r w:rsidRPr="0006458D" w:rsidDel="00A02EDC">
                <w:delText>70 %</w:delText>
              </w:r>
            </w:del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93331" w14:textId="5A2DC7BA" w:rsidR="0089365F" w:rsidRPr="0006458D" w:rsidDel="00A02EDC" w:rsidRDefault="0089365F" w:rsidP="009964B0">
            <w:pPr>
              <w:pStyle w:val="TAC"/>
              <w:rPr>
                <w:del w:id="546" w:author="D. Everaere" w:date="2019-10-16T05:39:00Z"/>
              </w:rPr>
            </w:pPr>
            <w:del w:id="547" w:author="D. Everaere" w:date="2019-10-16T05:39:00Z">
              <w:r w:rsidRPr="0006458D" w:rsidDel="00A02EDC">
                <w:delText>G-FR2-A4-2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9DB712" w14:textId="1936CAEE" w:rsidR="0089365F" w:rsidRPr="0006458D" w:rsidDel="00A02EDC" w:rsidRDefault="0089365F" w:rsidP="009964B0">
            <w:pPr>
              <w:pStyle w:val="TAC"/>
              <w:rPr>
                <w:del w:id="548" w:author="D. Everaere" w:date="2019-10-16T05:39:00Z"/>
              </w:rPr>
            </w:pPr>
            <w:del w:id="549" w:author="D. Everaere" w:date="2019-10-16T05:39:00Z">
              <w:r w:rsidRPr="0006458D" w:rsidDel="00A02EDC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DFF8" w14:textId="1E91CD8B" w:rsidR="0089365F" w:rsidRPr="0006458D" w:rsidDel="00A02EDC" w:rsidRDefault="0089365F" w:rsidP="009964B0">
            <w:pPr>
              <w:pStyle w:val="TAC"/>
              <w:rPr>
                <w:del w:id="550" w:author="D. Everaere" w:date="2019-10-16T05:39:00Z"/>
              </w:rPr>
            </w:pPr>
            <w:del w:id="551" w:author="D. Everaere" w:date="2019-10-16T05:39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E9F0" w14:textId="0A7368A8" w:rsidR="0089365F" w:rsidRPr="0006458D" w:rsidDel="00A02EDC" w:rsidRDefault="0089365F" w:rsidP="009964B0">
            <w:pPr>
              <w:pStyle w:val="TAC"/>
              <w:rPr>
                <w:del w:id="552" w:author="D. Everaere" w:date="2019-10-16T05:39:00Z"/>
              </w:rPr>
            </w:pPr>
            <w:del w:id="553" w:author="D. Everaere" w:date="2019-10-16T05:39:00Z">
              <w:r w:rsidRPr="0006458D" w:rsidDel="00A02EDC">
                <w:delText>[12.2]</w:delText>
              </w:r>
            </w:del>
          </w:p>
        </w:tc>
      </w:tr>
      <w:tr w:rsidR="0089365F" w:rsidRPr="0006458D" w:rsidDel="00A02EDC" w14:paraId="29276B81" w14:textId="20C1A726" w:rsidTr="0089365F">
        <w:trPr>
          <w:trHeight w:val="105"/>
          <w:del w:id="554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05DD6" w14:textId="16878069" w:rsidR="0089365F" w:rsidRPr="0006458D" w:rsidDel="00A02EDC" w:rsidRDefault="0089365F" w:rsidP="009964B0">
            <w:pPr>
              <w:spacing w:after="0"/>
              <w:rPr>
                <w:del w:id="555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CD7F3" w14:textId="675604AC" w:rsidR="0089365F" w:rsidRPr="0006458D" w:rsidDel="00A02EDC" w:rsidRDefault="0089365F" w:rsidP="009964B0">
            <w:pPr>
              <w:spacing w:after="0"/>
              <w:rPr>
                <w:del w:id="556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54CC2" w14:textId="69FE3417" w:rsidR="0089365F" w:rsidRPr="0006458D" w:rsidDel="00A02EDC" w:rsidRDefault="0089365F" w:rsidP="009964B0">
            <w:pPr>
              <w:pStyle w:val="TAC"/>
              <w:rPr>
                <w:del w:id="557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E9342" w14:textId="58214EFD" w:rsidR="0089365F" w:rsidRPr="0006458D" w:rsidDel="00A02EDC" w:rsidRDefault="0089365F" w:rsidP="009964B0">
            <w:pPr>
              <w:pStyle w:val="TAC"/>
              <w:rPr>
                <w:del w:id="558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40A4B" w14:textId="10E02AB0" w:rsidR="0089365F" w:rsidRPr="0006458D" w:rsidDel="00A02EDC" w:rsidRDefault="0089365F" w:rsidP="009964B0">
            <w:pPr>
              <w:pStyle w:val="TAC"/>
              <w:rPr>
                <w:del w:id="559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BA560" w14:textId="02D24F33" w:rsidR="0089365F" w:rsidRPr="0006458D" w:rsidDel="00A02EDC" w:rsidRDefault="0089365F" w:rsidP="009964B0">
            <w:pPr>
              <w:pStyle w:val="TAC"/>
              <w:rPr>
                <w:del w:id="560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54AE" w14:textId="5934FFEA" w:rsidR="0089365F" w:rsidRPr="0006458D" w:rsidDel="00A02EDC" w:rsidRDefault="0089365F" w:rsidP="009964B0">
            <w:pPr>
              <w:pStyle w:val="TAC"/>
              <w:rPr>
                <w:del w:id="561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3FA" w14:textId="03A3CCD9" w:rsidR="0089365F" w:rsidRPr="0006458D" w:rsidDel="00A02EDC" w:rsidRDefault="0089365F" w:rsidP="009964B0">
            <w:pPr>
              <w:pStyle w:val="TAC"/>
              <w:rPr>
                <w:del w:id="562" w:author="D. Everaere" w:date="2019-10-16T05:39:00Z"/>
              </w:rPr>
            </w:pPr>
            <w:del w:id="563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8393" w14:textId="495A1AC4" w:rsidR="0089365F" w:rsidRPr="0006458D" w:rsidDel="00A02EDC" w:rsidRDefault="0089365F" w:rsidP="009964B0">
            <w:pPr>
              <w:pStyle w:val="TAC"/>
              <w:rPr>
                <w:del w:id="564" w:author="D. Everaere" w:date="2019-10-16T05:39:00Z"/>
              </w:rPr>
            </w:pPr>
            <w:del w:id="565" w:author="D. Everaere" w:date="2019-10-16T05:39:00Z">
              <w:r w:rsidRPr="0006458D" w:rsidDel="00A02EDC">
                <w:delText>[11,</w:delText>
              </w:r>
              <w:r w:rsidR="00CE3186" w:rsidDel="00A02EDC">
                <w:delText>2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59D6DB88" w14:textId="37959379" w:rsidTr="0089365F">
        <w:trPr>
          <w:trHeight w:val="105"/>
          <w:del w:id="566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40A2E" w14:textId="40361D65" w:rsidR="0089365F" w:rsidRPr="0006458D" w:rsidDel="00A02EDC" w:rsidRDefault="0089365F" w:rsidP="009964B0">
            <w:pPr>
              <w:spacing w:after="0"/>
              <w:rPr>
                <w:del w:id="567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76A23" w14:textId="77127531" w:rsidR="0089365F" w:rsidRPr="0006458D" w:rsidDel="00A02EDC" w:rsidRDefault="0089365F" w:rsidP="009964B0">
            <w:pPr>
              <w:spacing w:after="0"/>
              <w:rPr>
                <w:del w:id="568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FC257" w14:textId="1A26E046" w:rsidR="0089365F" w:rsidRPr="0006458D" w:rsidDel="00A02EDC" w:rsidRDefault="0089365F" w:rsidP="009964B0">
            <w:pPr>
              <w:pStyle w:val="TAC"/>
              <w:rPr>
                <w:del w:id="569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F66BD" w14:textId="6076A07D" w:rsidR="0089365F" w:rsidRPr="0006458D" w:rsidDel="00A02EDC" w:rsidRDefault="0089365F" w:rsidP="009964B0">
            <w:pPr>
              <w:pStyle w:val="TAC"/>
              <w:rPr>
                <w:del w:id="570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5200C" w14:textId="41F7CB0E" w:rsidR="0089365F" w:rsidRPr="0006458D" w:rsidDel="00A02EDC" w:rsidRDefault="0089365F" w:rsidP="009964B0">
            <w:pPr>
              <w:pStyle w:val="TAC"/>
              <w:rPr>
                <w:del w:id="571" w:author="D. Everaere" w:date="2019-10-16T05:39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B5FD3" w14:textId="56EC7A4E" w:rsidR="0089365F" w:rsidRPr="0006458D" w:rsidDel="00A02EDC" w:rsidRDefault="0089365F" w:rsidP="009964B0">
            <w:pPr>
              <w:pStyle w:val="TAC"/>
              <w:rPr>
                <w:del w:id="572" w:author="D. Everaere" w:date="2019-10-16T05:39:00Z"/>
              </w:rPr>
            </w:pPr>
            <w:del w:id="573" w:author="D. Everaere" w:date="2019-10-16T05:39:00Z">
              <w:r w:rsidRPr="0006458D" w:rsidDel="00A02EDC">
                <w:delText>G-FR2-A4-12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7F7F9" w14:textId="7650D853" w:rsidR="0089365F" w:rsidRPr="0006458D" w:rsidDel="00A02EDC" w:rsidRDefault="0089365F" w:rsidP="009964B0">
            <w:pPr>
              <w:pStyle w:val="TAC"/>
              <w:rPr>
                <w:del w:id="574" w:author="D. Everaere" w:date="2019-10-16T05:39:00Z"/>
              </w:rPr>
            </w:pPr>
            <w:del w:id="575" w:author="D. Everaere" w:date="2019-10-16T05:39:00Z">
              <w:r w:rsidRPr="0006458D" w:rsidDel="00A02EDC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C886" w14:textId="731E2884" w:rsidR="0089365F" w:rsidRPr="0006458D" w:rsidDel="00A02EDC" w:rsidRDefault="0089365F" w:rsidP="009964B0">
            <w:pPr>
              <w:pStyle w:val="TAC"/>
              <w:rPr>
                <w:del w:id="576" w:author="D. Everaere" w:date="2019-10-16T05:39:00Z"/>
              </w:rPr>
            </w:pPr>
            <w:del w:id="577" w:author="D. Everaere" w:date="2019-10-16T05:39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97F2" w14:textId="4EE162BC" w:rsidR="0089365F" w:rsidRPr="0006458D" w:rsidDel="00A02EDC" w:rsidRDefault="0089365F" w:rsidP="009964B0">
            <w:pPr>
              <w:pStyle w:val="TAC"/>
              <w:rPr>
                <w:del w:id="578" w:author="D. Everaere" w:date="2019-10-16T05:39:00Z"/>
              </w:rPr>
            </w:pPr>
            <w:del w:id="579" w:author="D. Everaere" w:date="2019-10-16T05:39:00Z">
              <w:r w:rsidRPr="0006458D" w:rsidDel="00A02EDC">
                <w:delText>[11.2]</w:delText>
              </w:r>
            </w:del>
          </w:p>
        </w:tc>
      </w:tr>
      <w:tr w:rsidR="0089365F" w:rsidRPr="0006458D" w:rsidDel="00A02EDC" w14:paraId="1544EF95" w14:textId="0B8C7B9C" w:rsidTr="0089365F">
        <w:trPr>
          <w:trHeight w:val="105"/>
          <w:del w:id="580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0C839" w14:textId="0047663F" w:rsidR="0089365F" w:rsidRPr="0006458D" w:rsidDel="00A02EDC" w:rsidRDefault="0089365F" w:rsidP="009964B0">
            <w:pPr>
              <w:spacing w:after="0"/>
              <w:rPr>
                <w:del w:id="581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E080C" w14:textId="4E2A37D5" w:rsidR="0089365F" w:rsidRPr="0006458D" w:rsidDel="00A02EDC" w:rsidRDefault="0089365F" w:rsidP="009964B0">
            <w:pPr>
              <w:spacing w:after="0"/>
              <w:rPr>
                <w:del w:id="582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B04B" w14:textId="44ACC205" w:rsidR="0089365F" w:rsidRPr="0006458D" w:rsidDel="00A02EDC" w:rsidRDefault="0089365F" w:rsidP="009964B0">
            <w:pPr>
              <w:pStyle w:val="TAC"/>
              <w:rPr>
                <w:del w:id="583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F181" w14:textId="329C014D" w:rsidR="0089365F" w:rsidRPr="0006458D" w:rsidDel="00A02EDC" w:rsidRDefault="0089365F" w:rsidP="009964B0">
            <w:pPr>
              <w:pStyle w:val="TAC"/>
              <w:rPr>
                <w:del w:id="584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CDE9" w14:textId="25EAA564" w:rsidR="0089365F" w:rsidRPr="0006458D" w:rsidDel="00A02EDC" w:rsidRDefault="0089365F" w:rsidP="009964B0">
            <w:pPr>
              <w:pStyle w:val="TAC"/>
              <w:rPr>
                <w:del w:id="585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3AC8" w14:textId="35D7AC92" w:rsidR="0089365F" w:rsidRPr="0006458D" w:rsidDel="00A02EDC" w:rsidRDefault="0089365F" w:rsidP="009964B0">
            <w:pPr>
              <w:pStyle w:val="TAC"/>
              <w:rPr>
                <w:del w:id="586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1461" w14:textId="2E041C34" w:rsidR="0089365F" w:rsidRPr="0006458D" w:rsidDel="00A02EDC" w:rsidRDefault="0089365F" w:rsidP="009964B0">
            <w:pPr>
              <w:pStyle w:val="TAC"/>
              <w:rPr>
                <w:del w:id="587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7B51" w14:textId="109B7F76" w:rsidR="0089365F" w:rsidRPr="0006458D" w:rsidDel="00A02EDC" w:rsidRDefault="0089365F" w:rsidP="009964B0">
            <w:pPr>
              <w:pStyle w:val="TAC"/>
              <w:rPr>
                <w:del w:id="588" w:author="D. Everaere" w:date="2019-10-16T05:39:00Z"/>
              </w:rPr>
            </w:pPr>
            <w:del w:id="589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4C776" w14:textId="40294D6F" w:rsidR="0089365F" w:rsidRPr="0006458D" w:rsidDel="00A02EDC" w:rsidRDefault="0089365F" w:rsidP="009964B0">
            <w:pPr>
              <w:pStyle w:val="TAC"/>
              <w:rPr>
                <w:del w:id="590" w:author="D. Everaere" w:date="2019-10-16T05:39:00Z"/>
              </w:rPr>
            </w:pPr>
            <w:del w:id="591" w:author="D. Everaere" w:date="2019-10-16T05:39:00Z">
              <w:r w:rsidRPr="0006458D" w:rsidDel="00A02EDC">
                <w:delText>[10.</w:delText>
              </w:r>
              <w:r w:rsidR="00CE3186" w:rsidDel="00A02EDC">
                <w:delText>6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77E8455B" w14:textId="6F1559AE" w:rsidTr="0089365F">
        <w:trPr>
          <w:trHeight w:val="105"/>
          <w:del w:id="592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A7E852" w14:textId="276ED2CF" w:rsidR="0089365F" w:rsidRPr="0006458D" w:rsidDel="00A02EDC" w:rsidRDefault="0089365F" w:rsidP="009964B0">
            <w:pPr>
              <w:spacing w:after="0"/>
              <w:rPr>
                <w:del w:id="593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884651" w14:textId="619A1F72" w:rsidR="0089365F" w:rsidRPr="0006458D" w:rsidDel="00A02EDC" w:rsidRDefault="0089365F" w:rsidP="009964B0">
            <w:pPr>
              <w:spacing w:after="0"/>
              <w:rPr>
                <w:del w:id="594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FE5190" w14:textId="756C35B8" w:rsidR="0089365F" w:rsidRPr="0006458D" w:rsidDel="00A02EDC" w:rsidRDefault="0089365F" w:rsidP="009964B0">
            <w:pPr>
              <w:pStyle w:val="TAC"/>
              <w:rPr>
                <w:del w:id="595" w:author="D. Everaere" w:date="2019-10-16T05:39:00Z"/>
                <w:rFonts w:cs="Arial"/>
              </w:rPr>
            </w:pPr>
            <w:del w:id="596" w:author="D. Everaere" w:date="2019-10-16T05:39:00Z">
              <w:r w:rsidRPr="0006458D" w:rsidDel="00A02EDC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8BEDBD" w14:textId="0F5652A5" w:rsidR="0089365F" w:rsidRPr="0006458D" w:rsidDel="00A02EDC" w:rsidRDefault="0089365F" w:rsidP="009964B0">
            <w:pPr>
              <w:pStyle w:val="TAC"/>
              <w:rPr>
                <w:del w:id="597" w:author="D. Everaere" w:date="2019-10-16T05:39:00Z"/>
              </w:rPr>
            </w:pPr>
            <w:del w:id="598" w:author="D. Everaere" w:date="2019-10-16T05:39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75 Low</w:delText>
              </w:r>
            </w:del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2C18C5" w14:textId="794514C4" w:rsidR="0089365F" w:rsidRPr="0006458D" w:rsidDel="00A02EDC" w:rsidRDefault="0089365F" w:rsidP="009964B0">
            <w:pPr>
              <w:pStyle w:val="TAC"/>
              <w:rPr>
                <w:del w:id="599" w:author="D. Everaere" w:date="2019-10-16T05:39:00Z"/>
              </w:rPr>
            </w:pPr>
            <w:del w:id="600" w:author="D. Everaere" w:date="2019-10-16T05:39:00Z">
              <w:r w:rsidRPr="0006458D" w:rsidDel="00A02EDC">
                <w:delText>70 %</w:delText>
              </w:r>
            </w:del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BEFE61" w14:textId="62D5C9FB" w:rsidR="0089365F" w:rsidRPr="0006458D" w:rsidDel="00A02EDC" w:rsidRDefault="0089365F" w:rsidP="009964B0">
            <w:pPr>
              <w:pStyle w:val="TAC"/>
              <w:rPr>
                <w:del w:id="601" w:author="D. Everaere" w:date="2019-10-16T05:39:00Z"/>
              </w:rPr>
            </w:pPr>
            <w:del w:id="602" w:author="D. Everaere" w:date="2019-10-16T05:39:00Z">
              <w:r w:rsidRPr="0006458D" w:rsidDel="00A02EDC">
                <w:delText>G-FR2-A5-2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31ADA6" w14:textId="61D0D264" w:rsidR="0089365F" w:rsidRPr="0006458D" w:rsidDel="00A02EDC" w:rsidRDefault="0089365F" w:rsidP="009964B0">
            <w:pPr>
              <w:pStyle w:val="TAC"/>
              <w:rPr>
                <w:del w:id="603" w:author="D. Everaere" w:date="2019-10-16T05:39:00Z"/>
              </w:rPr>
            </w:pPr>
            <w:del w:id="604" w:author="D. Everaere" w:date="2019-10-16T05:39:00Z">
              <w:r w:rsidRPr="0006458D" w:rsidDel="00A02EDC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8E0C" w14:textId="3EBEA317" w:rsidR="0089365F" w:rsidRPr="0006458D" w:rsidDel="00A02EDC" w:rsidRDefault="0089365F" w:rsidP="009964B0">
            <w:pPr>
              <w:pStyle w:val="TAC"/>
              <w:rPr>
                <w:del w:id="605" w:author="D. Everaere" w:date="2019-10-16T05:39:00Z"/>
              </w:rPr>
            </w:pPr>
            <w:del w:id="606" w:author="D. Everaere" w:date="2019-10-16T05:39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4CE9" w14:textId="7BAE76ED" w:rsidR="0089365F" w:rsidRPr="0006458D" w:rsidDel="00A02EDC" w:rsidRDefault="0089365F" w:rsidP="009964B0">
            <w:pPr>
              <w:pStyle w:val="TAC"/>
              <w:rPr>
                <w:del w:id="607" w:author="D. Everaere" w:date="2019-10-16T05:39:00Z"/>
              </w:rPr>
            </w:pPr>
            <w:del w:id="608" w:author="D. Everaere" w:date="2019-10-16T05:39:00Z">
              <w:r w:rsidRPr="0006458D" w:rsidDel="00A02EDC">
                <w:delText>[14.2]</w:delText>
              </w:r>
            </w:del>
          </w:p>
        </w:tc>
      </w:tr>
      <w:tr w:rsidR="0089365F" w:rsidRPr="0006458D" w:rsidDel="00A02EDC" w14:paraId="1D8CB57A" w14:textId="45BF068F" w:rsidTr="0089365F">
        <w:trPr>
          <w:trHeight w:val="105"/>
          <w:del w:id="609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9B589" w14:textId="211E6485" w:rsidR="0089365F" w:rsidRPr="0006458D" w:rsidDel="00A02EDC" w:rsidRDefault="0089365F" w:rsidP="009964B0">
            <w:pPr>
              <w:spacing w:after="0"/>
              <w:rPr>
                <w:del w:id="610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61DD1" w14:textId="260302FB" w:rsidR="0089365F" w:rsidRPr="0006458D" w:rsidDel="00A02EDC" w:rsidRDefault="0089365F" w:rsidP="009964B0">
            <w:pPr>
              <w:spacing w:after="0"/>
              <w:rPr>
                <w:del w:id="611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2949E" w14:textId="5C9627A8" w:rsidR="0089365F" w:rsidRPr="0006458D" w:rsidDel="00A02EDC" w:rsidRDefault="0089365F" w:rsidP="009964B0">
            <w:pPr>
              <w:pStyle w:val="TAC"/>
              <w:rPr>
                <w:del w:id="612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C6C5C" w14:textId="077C3505" w:rsidR="0089365F" w:rsidRPr="0006458D" w:rsidDel="00A02EDC" w:rsidRDefault="0089365F" w:rsidP="009964B0">
            <w:pPr>
              <w:pStyle w:val="TAC"/>
              <w:rPr>
                <w:del w:id="613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5BBAC" w14:textId="430AC441" w:rsidR="0089365F" w:rsidRPr="0006458D" w:rsidDel="00A02EDC" w:rsidRDefault="0089365F" w:rsidP="009964B0">
            <w:pPr>
              <w:pStyle w:val="TAC"/>
              <w:rPr>
                <w:del w:id="614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D7C72" w14:textId="0F17B760" w:rsidR="0089365F" w:rsidRPr="0006458D" w:rsidDel="00A02EDC" w:rsidRDefault="0089365F" w:rsidP="009964B0">
            <w:pPr>
              <w:pStyle w:val="TAC"/>
              <w:rPr>
                <w:del w:id="615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D56A" w14:textId="1BE29579" w:rsidR="0089365F" w:rsidRPr="0006458D" w:rsidDel="00A02EDC" w:rsidRDefault="0089365F" w:rsidP="009964B0">
            <w:pPr>
              <w:pStyle w:val="TAC"/>
              <w:rPr>
                <w:del w:id="616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F99" w14:textId="654EDE86" w:rsidR="0089365F" w:rsidRPr="0006458D" w:rsidDel="00A02EDC" w:rsidRDefault="0089365F" w:rsidP="009964B0">
            <w:pPr>
              <w:pStyle w:val="TAC"/>
              <w:rPr>
                <w:del w:id="617" w:author="D. Everaere" w:date="2019-10-16T05:39:00Z"/>
              </w:rPr>
            </w:pPr>
            <w:del w:id="618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ED20" w14:textId="2843A288" w:rsidR="0089365F" w:rsidRPr="0006458D" w:rsidDel="00A02EDC" w:rsidRDefault="0089365F" w:rsidP="009964B0">
            <w:pPr>
              <w:pStyle w:val="TAC"/>
              <w:rPr>
                <w:del w:id="619" w:author="D. Everaere" w:date="2019-10-16T05:39:00Z"/>
              </w:rPr>
            </w:pPr>
            <w:del w:id="620" w:author="D. Everaere" w:date="2019-10-16T05:39:00Z">
              <w:r w:rsidRPr="0006458D" w:rsidDel="00A02EDC">
                <w:delText>[13.</w:delText>
              </w:r>
              <w:r w:rsidR="00CE3186" w:rsidDel="00A02EDC">
                <w:delText>3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458D286D" w14:textId="54471AB7" w:rsidTr="0089365F">
        <w:trPr>
          <w:trHeight w:val="105"/>
          <w:del w:id="621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ABC6C" w14:textId="4C6B7CE8" w:rsidR="0089365F" w:rsidRPr="0006458D" w:rsidDel="00A02EDC" w:rsidRDefault="0089365F" w:rsidP="009964B0">
            <w:pPr>
              <w:spacing w:after="0"/>
              <w:rPr>
                <w:del w:id="622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B506E" w14:textId="52A3ABC5" w:rsidR="0089365F" w:rsidRPr="0006458D" w:rsidDel="00A02EDC" w:rsidRDefault="0089365F" w:rsidP="009964B0">
            <w:pPr>
              <w:spacing w:after="0"/>
              <w:rPr>
                <w:del w:id="623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95397" w14:textId="6C017616" w:rsidR="0089365F" w:rsidRPr="0006458D" w:rsidDel="00A02EDC" w:rsidRDefault="0089365F" w:rsidP="009964B0">
            <w:pPr>
              <w:pStyle w:val="TAC"/>
              <w:rPr>
                <w:del w:id="624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8BA91" w14:textId="0F1C1BD0" w:rsidR="0089365F" w:rsidRPr="0006458D" w:rsidDel="00A02EDC" w:rsidRDefault="0089365F" w:rsidP="009964B0">
            <w:pPr>
              <w:pStyle w:val="TAC"/>
              <w:rPr>
                <w:del w:id="625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A5066" w14:textId="4463AABE" w:rsidR="0089365F" w:rsidRPr="0006458D" w:rsidDel="00A02EDC" w:rsidRDefault="0089365F" w:rsidP="009964B0">
            <w:pPr>
              <w:pStyle w:val="TAC"/>
              <w:rPr>
                <w:del w:id="626" w:author="D. Everaere" w:date="2019-10-16T05:39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B3F7A" w14:textId="36F16189" w:rsidR="0089365F" w:rsidRPr="0006458D" w:rsidDel="00A02EDC" w:rsidRDefault="0089365F" w:rsidP="009964B0">
            <w:pPr>
              <w:pStyle w:val="TAC"/>
              <w:rPr>
                <w:del w:id="627" w:author="D. Everaere" w:date="2019-10-16T05:39:00Z"/>
              </w:rPr>
            </w:pPr>
            <w:del w:id="628" w:author="D. Everaere" w:date="2019-10-16T05:39:00Z">
              <w:r w:rsidRPr="0006458D" w:rsidDel="00A02EDC">
                <w:delText>G-FR2-A5-7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6F3723" w14:textId="235666A1" w:rsidR="0089365F" w:rsidRPr="0006458D" w:rsidDel="00A02EDC" w:rsidRDefault="0089365F" w:rsidP="009964B0">
            <w:pPr>
              <w:pStyle w:val="TAC"/>
              <w:rPr>
                <w:del w:id="629" w:author="D. Everaere" w:date="2019-10-16T05:39:00Z"/>
              </w:rPr>
            </w:pPr>
            <w:del w:id="630" w:author="D. Everaere" w:date="2019-10-16T05:39:00Z">
              <w:r w:rsidRPr="0006458D" w:rsidDel="00A02EDC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1174" w14:textId="1298206E" w:rsidR="0089365F" w:rsidRPr="0006458D" w:rsidDel="00A02EDC" w:rsidRDefault="0089365F" w:rsidP="009964B0">
            <w:pPr>
              <w:pStyle w:val="TAC"/>
              <w:rPr>
                <w:del w:id="631" w:author="D. Everaere" w:date="2019-10-16T05:39:00Z"/>
              </w:rPr>
            </w:pPr>
            <w:del w:id="632" w:author="D. Everaere" w:date="2019-10-16T05:39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83E0" w14:textId="1316299D" w:rsidR="0089365F" w:rsidRPr="0006458D" w:rsidDel="00A02EDC" w:rsidRDefault="0089365F" w:rsidP="009964B0">
            <w:pPr>
              <w:pStyle w:val="TAC"/>
              <w:rPr>
                <w:del w:id="633" w:author="D. Everaere" w:date="2019-10-16T05:39:00Z"/>
              </w:rPr>
            </w:pPr>
            <w:del w:id="634" w:author="D. Everaere" w:date="2019-10-16T05:39:00Z">
              <w:r w:rsidRPr="0006458D" w:rsidDel="00A02EDC">
                <w:delText>[13.7]</w:delText>
              </w:r>
            </w:del>
          </w:p>
        </w:tc>
      </w:tr>
      <w:tr w:rsidR="0089365F" w:rsidRPr="0006458D" w:rsidDel="00A02EDC" w14:paraId="1577464F" w14:textId="29CFE344" w:rsidTr="0089365F">
        <w:trPr>
          <w:trHeight w:val="105"/>
          <w:del w:id="635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C7C5" w14:textId="46D8BE8A" w:rsidR="0089365F" w:rsidRPr="0006458D" w:rsidDel="00A02EDC" w:rsidRDefault="0089365F" w:rsidP="009964B0">
            <w:pPr>
              <w:spacing w:after="0"/>
              <w:rPr>
                <w:del w:id="636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0B92A" w14:textId="041288BB" w:rsidR="0089365F" w:rsidRPr="0006458D" w:rsidDel="00A02EDC" w:rsidRDefault="0089365F" w:rsidP="009964B0">
            <w:pPr>
              <w:spacing w:after="0"/>
              <w:rPr>
                <w:del w:id="637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6FFA" w14:textId="5614242E" w:rsidR="0089365F" w:rsidRPr="0006458D" w:rsidDel="00A02EDC" w:rsidRDefault="0089365F" w:rsidP="009964B0">
            <w:pPr>
              <w:pStyle w:val="TAC"/>
              <w:rPr>
                <w:del w:id="638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9D10" w14:textId="5DBCE608" w:rsidR="0089365F" w:rsidRPr="0006458D" w:rsidDel="00A02EDC" w:rsidRDefault="0089365F" w:rsidP="009964B0">
            <w:pPr>
              <w:pStyle w:val="TAC"/>
              <w:rPr>
                <w:del w:id="639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6773" w14:textId="32D19B45" w:rsidR="0089365F" w:rsidRPr="0006458D" w:rsidDel="00A02EDC" w:rsidRDefault="0089365F" w:rsidP="009964B0">
            <w:pPr>
              <w:pStyle w:val="TAC"/>
              <w:rPr>
                <w:del w:id="640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6B2F" w14:textId="2E3E8228" w:rsidR="0089365F" w:rsidRPr="0006458D" w:rsidDel="00A02EDC" w:rsidRDefault="0089365F" w:rsidP="009964B0">
            <w:pPr>
              <w:pStyle w:val="TAC"/>
              <w:rPr>
                <w:del w:id="641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E410" w14:textId="2F13F513" w:rsidR="0089365F" w:rsidRPr="0006458D" w:rsidDel="00A02EDC" w:rsidRDefault="0089365F" w:rsidP="009964B0">
            <w:pPr>
              <w:pStyle w:val="TAC"/>
              <w:rPr>
                <w:del w:id="642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E232" w14:textId="407C6137" w:rsidR="0089365F" w:rsidRPr="0006458D" w:rsidDel="00A02EDC" w:rsidRDefault="0089365F" w:rsidP="009964B0">
            <w:pPr>
              <w:pStyle w:val="TAC"/>
              <w:rPr>
                <w:del w:id="643" w:author="D. Everaere" w:date="2019-10-16T05:39:00Z"/>
              </w:rPr>
            </w:pPr>
            <w:del w:id="644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94B2" w14:textId="565F8721" w:rsidR="0089365F" w:rsidRPr="0006458D" w:rsidDel="00A02EDC" w:rsidRDefault="0089365F" w:rsidP="009964B0">
            <w:pPr>
              <w:pStyle w:val="TAC"/>
              <w:rPr>
                <w:del w:id="645" w:author="D. Everaere" w:date="2019-10-16T05:39:00Z"/>
              </w:rPr>
            </w:pPr>
            <w:del w:id="646" w:author="D. Everaere" w:date="2019-10-16T05:39:00Z">
              <w:r w:rsidRPr="0006458D" w:rsidDel="00A02EDC">
                <w:delText>[13.</w:delText>
              </w:r>
              <w:r w:rsidR="00CE3186" w:rsidDel="00A02EDC">
                <w:delText>1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46A8B446" w14:textId="7AB693AE" w:rsidTr="0089365F">
        <w:trPr>
          <w:trHeight w:val="179"/>
          <w:del w:id="647" w:author="D. Everaere" w:date="2019-10-16T05:39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10FC8" w14:textId="0973672E" w:rsidR="0089365F" w:rsidRPr="0006458D" w:rsidDel="00A02EDC" w:rsidRDefault="0089365F" w:rsidP="009964B0">
            <w:pPr>
              <w:pStyle w:val="TAC"/>
              <w:rPr>
                <w:del w:id="648" w:author="D. Everaere" w:date="2019-10-16T05:39:00Z"/>
              </w:rPr>
            </w:pPr>
            <w:del w:id="649" w:author="D. Everaere" w:date="2019-10-16T05:39:00Z">
              <w:r w:rsidRPr="0006458D" w:rsidDel="00A02EDC">
                <w:delText>2</w:delText>
              </w:r>
            </w:del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571F48" w14:textId="2B4A0F67" w:rsidR="0089365F" w:rsidRPr="0006458D" w:rsidDel="00A02EDC" w:rsidRDefault="0089365F" w:rsidP="009964B0">
            <w:pPr>
              <w:spacing w:after="0"/>
              <w:rPr>
                <w:del w:id="650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7ECC4" w14:textId="7EF0E9BC" w:rsidR="0089365F" w:rsidRPr="0006458D" w:rsidDel="00A02EDC" w:rsidRDefault="0089365F" w:rsidP="009964B0">
            <w:pPr>
              <w:pStyle w:val="TAC"/>
              <w:rPr>
                <w:del w:id="651" w:author="D. Everaere" w:date="2019-10-16T05:39:00Z"/>
                <w:rFonts w:cs="Arial"/>
              </w:rPr>
            </w:pPr>
            <w:del w:id="652" w:author="D. Everaere" w:date="2019-10-16T05:39:00Z">
              <w:r w:rsidRPr="0006458D" w:rsidDel="00A02EDC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22EC59" w14:textId="217CFF16" w:rsidR="0089365F" w:rsidRPr="0006458D" w:rsidDel="00A02EDC" w:rsidRDefault="0089365F" w:rsidP="009964B0">
            <w:pPr>
              <w:pStyle w:val="TAC"/>
              <w:rPr>
                <w:del w:id="653" w:author="D. Everaere" w:date="2019-10-16T05:39:00Z"/>
              </w:rPr>
            </w:pPr>
            <w:del w:id="654" w:author="D. Everaere" w:date="2019-10-16T05:39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3</w:delText>
              </w:r>
              <w:r w:rsidRPr="0006458D" w:rsidDel="00A02EDC">
                <w:delText>00</w:delText>
              </w:r>
              <w:r w:rsidRPr="0006458D" w:rsidDel="00A02EDC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D207AB" w14:textId="26351B7E" w:rsidR="0089365F" w:rsidRPr="0006458D" w:rsidDel="00A02EDC" w:rsidRDefault="0089365F" w:rsidP="009964B0">
            <w:pPr>
              <w:pStyle w:val="TAC"/>
              <w:rPr>
                <w:del w:id="655" w:author="D. Everaere" w:date="2019-10-16T05:39:00Z"/>
              </w:rPr>
            </w:pPr>
            <w:del w:id="656" w:author="D. Everaere" w:date="2019-10-16T05:39:00Z">
              <w:r w:rsidRPr="0006458D" w:rsidDel="00A02EDC">
                <w:delText>70 %</w:delText>
              </w:r>
            </w:del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7D1632" w14:textId="7F7F9AB8" w:rsidR="0089365F" w:rsidRPr="0006458D" w:rsidDel="00A02EDC" w:rsidRDefault="0089365F" w:rsidP="009964B0">
            <w:pPr>
              <w:pStyle w:val="TAC"/>
              <w:rPr>
                <w:del w:id="657" w:author="D. Everaere" w:date="2019-10-16T05:39:00Z"/>
              </w:rPr>
            </w:pPr>
            <w:del w:id="658" w:author="D. Everaere" w:date="2019-10-16T05:39:00Z">
              <w:r w:rsidRPr="0006458D" w:rsidDel="00A02EDC">
                <w:delText>G-FR2-A3-7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C9454B" w14:textId="356E8473" w:rsidR="0089365F" w:rsidRPr="0006458D" w:rsidDel="00A02EDC" w:rsidRDefault="0089365F" w:rsidP="009964B0">
            <w:pPr>
              <w:pStyle w:val="TAC"/>
              <w:rPr>
                <w:del w:id="659" w:author="D. Everaere" w:date="2019-10-16T05:39:00Z"/>
              </w:rPr>
            </w:pPr>
            <w:del w:id="660" w:author="D. Everaere" w:date="2019-10-16T05:39:00Z">
              <w:r w:rsidRPr="0006458D" w:rsidDel="00A02EDC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432E0" w14:textId="702B0971" w:rsidR="0089365F" w:rsidRPr="0006458D" w:rsidDel="00A02EDC" w:rsidRDefault="0089365F" w:rsidP="009964B0">
            <w:pPr>
              <w:pStyle w:val="TAC"/>
              <w:rPr>
                <w:del w:id="661" w:author="D. Everaere" w:date="2019-10-16T05:39:00Z"/>
              </w:rPr>
            </w:pPr>
            <w:del w:id="662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0931D" w14:textId="2CA61669" w:rsidR="0089365F" w:rsidRPr="0006458D" w:rsidDel="00A02EDC" w:rsidRDefault="0089365F" w:rsidP="009964B0">
            <w:pPr>
              <w:pStyle w:val="TAC"/>
              <w:rPr>
                <w:del w:id="663" w:author="D. Everaere" w:date="2019-10-16T05:39:00Z"/>
              </w:rPr>
            </w:pPr>
            <w:del w:id="664" w:author="D. Everaere" w:date="2019-10-16T05:39:00Z">
              <w:r w:rsidRPr="0006458D" w:rsidDel="00A02EDC">
                <w:delText>[1.</w:delText>
              </w:r>
              <w:r w:rsidR="003566BD" w:rsidDel="00A02EDC">
                <w:delText>5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5319BD5E" w14:textId="5471D84C" w:rsidTr="0089365F">
        <w:trPr>
          <w:trHeight w:val="170"/>
          <w:del w:id="665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8BB45" w14:textId="494C7CBC" w:rsidR="0089365F" w:rsidRPr="0006458D" w:rsidDel="00A02EDC" w:rsidRDefault="0089365F" w:rsidP="009964B0">
            <w:pPr>
              <w:pStyle w:val="TAC"/>
              <w:rPr>
                <w:del w:id="666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517BD" w14:textId="165A2253" w:rsidR="0089365F" w:rsidRPr="0006458D" w:rsidDel="00A02EDC" w:rsidRDefault="0089365F" w:rsidP="009964B0">
            <w:pPr>
              <w:spacing w:after="0"/>
              <w:rPr>
                <w:del w:id="667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C870C" w14:textId="1AE37E74" w:rsidR="0089365F" w:rsidRPr="0006458D" w:rsidDel="00A02EDC" w:rsidRDefault="0089365F" w:rsidP="009964B0">
            <w:pPr>
              <w:pStyle w:val="TAC"/>
              <w:rPr>
                <w:del w:id="668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5CBF2" w14:textId="2476F9BD" w:rsidR="0089365F" w:rsidRPr="0006458D" w:rsidDel="00A02EDC" w:rsidRDefault="0089365F" w:rsidP="009964B0">
            <w:pPr>
              <w:pStyle w:val="TAC"/>
              <w:rPr>
                <w:del w:id="669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DF508" w14:textId="03579A16" w:rsidR="0089365F" w:rsidRPr="0006458D" w:rsidDel="00A02EDC" w:rsidRDefault="0089365F" w:rsidP="009964B0">
            <w:pPr>
              <w:pStyle w:val="TAC"/>
              <w:rPr>
                <w:del w:id="670" w:author="D. Everaere" w:date="2019-10-16T05:39:00Z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DFFE2" w14:textId="0122E734" w:rsidR="0089365F" w:rsidRPr="0006458D" w:rsidDel="00A02EDC" w:rsidRDefault="0089365F" w:rsidP="009964B0">
            <w:pPr>
              <w:pStyle w:val="TAC"/>
              <w:rPr>
                <w:del w:id="671" w:author="D. Everaere" w:date="2019-10-16T05:39:00Z"/>
              </w:rPr>
            </w:pPr>
            <w:del w:id="672" w:author="D. Everaere" w:date="2019-10-16T05:39:00Z">
              <w:r w:rsidRPr="0006458D" w:rsidDel="00A02EDC">
                <w:delText>G-FR2-A3-19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61FB" w14:textId="7CA65EAA" w:rsidR="0089365F" w:rsidRPr="0006458D" w:rsidDel="00A02EDC" w:rsidRDefault="0089365F" w:rsidP="009964B0">
            <w:pPr>
              <w:pStyle w:val="TAC"/>
              <w:rPr>
                <w:del w:id="673" w:author="D. Everaere" w:date="2019-10-16T05:39:00Z"/>
              </w:rPr>
            </w:pPr>
            <w:del w:id="674" w:author="D. Everaere" w:date="2019-10-16T05:39:00Z">
              <w:r w:rsidRPr="0006458D" w:rsidDel="00A02EDC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D511" w14:textId="02CCBAB8" w:rsidR="0089365F" w:rsidRPr="0006458D" w:rsidDel="00A02EDC" w:rsidRDefault="0089365F" w:rsidP="009964B0">
            <w:pPr>
              <w:pStyle w:val="TAC"/>
              <w:rPr>
                <w:del w:id="675" w:author="D. Everaere" w:date="2019-10-16T05:39:00Z"/>
              </w:rPr>
            </w:pPr>
            <w:del w:id="676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C2D2" w14:textId="1BBA483C" w:rsidR="0089365F" w:rsidRPr="0006458D" w:rsidDel="00A02EDC" w:rsidRDefault="0089365F" w:rsidP="009964B0">
            <w:pPr>
              <w:pStyle w:val="TAC"/>
              <w:rPr>
                <w:del w:id="677" w:author="D. Everaere" w:date="2019-10-16T05:39:00Z"/>
              </w:rPr>
            </w:pPr>
            <w:del w:id="678" w:author="D. Everaere" w:date="2019-10-16T05:39:00Z">
              <w:r w:rsidRPr="0006458D" w:rsidDel="00A02EDC">
                <w:delText>[1.</w:delText>
              </w:r>
              <w:r w:rsidR="003566BD" w:rsidDel="00A02EDC">
                <w:delText>2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15B0B089" w14:textId="2459AD25" w:rsidTr="0089365F">
        <w:trPr>
          <w:trHeight w:val="170"/>
          <w:del w:id="679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29924" w14:textId="2E83C5C9" w:rsidR="0089365F" w:rsidRPr="0006458D" w:rsidDel="00A02EDC" w:rsidRDefault="0089365F" w:rsidP="009964B0">
            <w:pPr>
              <w:pStyle w:val="TAC"/>
              <w:rPr>
                <w:del w:id="680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9B353" w14:textId="10477242" w:rsidR="0089365F" w:rsidRPr="0006458D" w:rsidDel="00A02EDC" w:rsidRDefault="0089365F" w:rsidP="009964B0">
            <w:pPr>
              <w:spacing w:after="0"/>
              <w:rPr>
                <w:del w:id="681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1484C" w14:textId="6546EB0C" w:rsidR="0089365F" w:rsidRPr="0006458D" w:rsidDel="00A02EDC" w:rsidRDefault="0089365F" w:rsidP="009964B0">
            <w:pPr>
              <w:pStyle w:val="TAC"/>
              <w:rPr>
                <w:del w:id="682" w:author="D. Everaere" w:date="2019-10-16T05:39:00Z"/>
                <w:rFonts w:cs="Arial"/>
              </w:rPr>
            </w:pPr>
            <w:del w:id="683" w:author="D. Everaere" w:date="2019-10-16T05:39:00Z">
              <w:r w:rsidRPr="0006458D" w:rsidDel="00A02EDC"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F80F2" w14:textId="25737F20" w:rsidR="0089365F" w:rsidRPr="0006458D" w:rsidDel="00A02EDC" w:rsidRDefault="0089365F" w:rsidP="009964B0">
            <w:pPr>
              <w:pStyle w:val="TAC"/>
              <w:rPr>
                <w:del w:id="684" w:author="D. Everaere" w:date="2019-10-16T05:39:00Z"/>
              </w:rPr>
            </w:pPr>
            <w:del w:id="685" w:author="D. Everaere" w:date="2019-10-16T05:39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3</w:delText>
              </w:r>
              <w:r w:rsidRPr="0006458D" w:rsidDel="00A02EDC">
                <w:delText>00</w:delText>
              </w:r>
              <w:r w:rsidRPr="0006458D" w:rsidDel="00A02EDC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2AEFD" w14:textId="7C0733F1" w:rsidR="0089365F" w:rsidRPr="0006458D" w:rsidDel="00A02EDC" w:rsidRDefault="0089365F" w:rsidP="009964B0">
            <w:pPr>
              <w:pStyle w:val="TAC"/>
              <w:rPr>
                <w:del w:id="686" w:author="D. Everaere" w:date="2019-10-16T05:39:00Z"/>
              </w:rPr>
            </w:pPr>
            <w:del w:id="687" w:author="D. Everaere" w:date="2019-10-16T05:39:00Z">
              <w:r w:rsidRPr="0006458D" w:rsidDel="00A02EDC">
                <w:delText>70%</w:delText>
              </w:r>
            </w:del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FE91D" w14:textId="06A2E62C" w:rsidR="0089365F" w:rsidRPr="0006458D" w:rsidDel="00A02EDC" w:rsidRDefault="0089365F" w:rsidP="009964B0">
            <w:pPr>
              <w:pStyle w:val="TAC"/>
              <w:rPr>
                <w:del w:id="688" w:author="D. Everaere" w:date="2019-10-16T05:39:00Z"/>
              </w:rPr>
            </w:pPr>
            <w:del w:id="689" w:author="D. Everaere" w:date="2019-10-16T05:39:00Z">
              <w:r w:rsidRPr="0006458D" w:rsidDel="00A02EDC">
                <w:delText>G-FR2-A4-7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7EE922" w14:textId="5F87919A" w:rsidR="0089365F" w:rsidRPr="0006458D" w:rsidDel="00A02EDC" w:rsidRDefault="0089365F" w:rsidP="009964B0">
            <w:pPr>
              <w:pStyle w:val="TAC"/>
              <w:rPr>
                <w:del w:id="690" w:author="D. Everaere" w:date="2019-10-16T05:39:00Z"/>
              </w:rPr>
            </w:pPr>
            <w:del w:id="691" w:author="D. Everaere" w:date="2019-10-16T05:39:00Z">
              <w:r w:rsidRPr="0006458D" w:rsidDel="00A02EDC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90E6" w14:textId="149BAEE8" w:rsidR="0089365F" w:rsidRPr="0006458D" w:rsidDel="00A02EDC" w:rsidRDefault="0089365F" w:rsidP="009964B0">
            <w:pPr>
              <w:pStyle w:val="TAC"/>
              <w:rPr>
                <w:del w:id="692" w:author="D. Everaere" w:date="2019-10-16T05:39:00Z"/>
              </w:rPr>
            </w:pPr>
            <w:del w:id="693" w:author="D. Everaere" w:date="2019-10-16T05:39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8F56" w14:textId="79F4186B" w:rsidR="0089365F" w:rsidRPr="0006458D" w:rsidDel="00A02EDC" w:rsidRDefault="0089365F" w:rsidP="009964B0">
            <w:pPr>
              <w:pStyle w:val="TAC"/>
              <w:rPr>
                <w:del w:id="694" w:author="D. Everaere" w:date="2019-10-16T05:39:00Z"/>
              </w:rPr>
            </w:pPr>
            <w:del w:id="695" w:author="D. Everaere" w:date="2019-10-16T05:39:00Z">
              <w:r w:rsidRPr="0006458D" w:rsidDel="00A02EDC">
                <w:delText>[TBD]</w:delText>
              </w:r>
            </w:del>
          </w:p>
        </w:tc>
      </w:tr>
      <w:tr w:rsidR="0089365F" w:rsidRPr="0006458D" w:rsidDel="00A02EDC" w14:paraId="2A98356F" w14:textId="2B8B7CF1" w:rsidTr="0089365F">
        <w:trPr>
          <w:trHeight w:val="170"/>
          <w:del w:id="696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12687" w14:textId="1F542A0D" w:rsidR="0089365F" w:rsidRPr="0006458D" w:rsidDel="00A02EDC" w:rsidRDefault="0089365F" w:rsidP="009964B0">
            <w:pPr>
              <w:pStyle w:val="TAC"/>
              <w:rPr>
                <w:del w:id="697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FC9B5" w14:textId="7ADE04BE" w:rsidR="0089365F" w:rsidRPr="0006458D" w:rsidDel="00A02EDC" w:rsidRDefault="0089365F" w:rsidP="009964B0">
            <w:pPr>
              <w:spacing w:after="0"/>
              <w:rPr>
                <w:del w:id="698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9F539" w14:textId="3268ECED" w:rsidR="0089365F" w:rsidRPr="0006458D" w:rsidDel="00A02EDC" w:rsidRDefault="0089365F" w:rsidP="009964B0">
            <w:pPr>
              <w:pStyle w:val="TAC"/>
              <w:rPr>
                <w:del w:id="699" w:author="D. Everaere" w:date="2019-10-16T05:3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18F0F" w14:textId="7E561C55" w:rsidR="0089365F" w:rsidRPr="0006458D" w:rsidDel="00A02EDC" w:rsidRDefault="0089365F" w:rsidP="009964B0">
            <w:pPr>
              <w:pStyle w:val="TAC"/>
              <w:rPr>
                <w:del w:id="700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9F5F5" w14:textId="4889D9B9" w:rsidR="0089365F" w:rsidRPr="0006458D" w:rsidDel="00A02EDC" w:rsidRDefault="0089365F" w:rsidP="009964B0">
            <w:pPr>
              <w:pStyle w:val="TAC"/>
              <w:rPr>
                <w:del w:id="701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DAB17" w14:textId="6B7256F6" w:rsidR="0089365F" w:rsidRPr="0006458D" w:rsidDel="00A02EDC" w:rsidRDefault="0089365F" w:rsidP="009964B0">
            <w:pPr>
              <w:pStyle w:val="TAC"/>
              <w:rPr>
                <w:del w:id="702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918F" w14:textId="1C7F0385" w:rsidR="0089365F" w:rsidRPr="0006458D" w:rsidDel="00A02EDC" w:rsidRDefault="0089365F" w:rsidP="009964B0">
            <w:pPr>
              <w:pStyle w:val="TAC"/>
              <w:rPr>
                <w:del w:id="703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ECB1" w14:textId="32A4F559" w:rsidR="0089365F" w:rsidRPr="0006458D" w:rsidDel="00A02EDC" w:rsidRDefault="0089365F" w:rsidP="009964B0">
            <w:pPr>
              <w:pStyle w:val="TAC"/>
              <w:rPr>
                <w:del w:id="704" w:author="D. Everaere" w:date="2019-10-16T05:39:00Z"/>
              </w:rPr>
            </w:pPr>
            <w:del w:id="705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4905" w14:textId="2A5C21DA" w:rsidR="0089365F" w:rsidRPr="0006458D" w:rsidDel="00A02EDC" w:rsidRDefault="0089365F" w:rsidP="009964B0">
            <w:pPr>
              <w:pStyle w:val="TAC"/>
              <w:rPr>
                <w:del w:id="706" w:author="D. Everaere" w:date="2019-10-16T05:39:00Z"/>
              </w:rPr>
            </w:pPr>
            <w:del w:id="707" w:author="D. Everaere" w:date="2019-10-16T05:39:00Z">
              <w:r w:rsidRPr="0006458D" w:rsidDel="00A02EDC">
                <w:delText>[TBD]</w:delText>
              </w:r>
            </w:del>
          </w:p>
        </w:tc>
      </w:tr>
      <w:tr w:rsidR="0089365F" w:rsidRPr="0006458D" w:rsidDel="00A02EDC" w14:paraId="162757D1" w14:textId="20372D47" w:rsidTr="0089365F">
        <w:trPr>
          <w:trHeight w:val="170"/>
          <w:del w:id="708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6BD64" w14:textId="2144EDBD" w:rsidR="0089365F" w:rsidRPr="0006458D" w:rsidDel="00A02EDC" w:rsidRDefault="0089365F" w:rsidP="009964B0">
            <w:pPr>
              <w:pStyle w:val="TAC"/>
              <w:rPr>
                <w:del w:id="709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C658B" w14:textId="6C612A5F" w:rsidR="0089365F" w:rsidRPr="0006458D" w:rsidDel="00A02EDC" w:rsidRDefault="0089365F" w:rsidP="009964B0">
            <w:pPr>
              <w:spacing w:after="0"/>
              <w:rPr>
                <w:del w:id="710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05287" w14:textId="66A37FFC" w:rsidR="0089365F" w:rsidRPr="0006458D" w:rsidDel="00A02EDC" w:rsidRDefault="0089365F" w:rsidP="009964B0">
            <w:pPr>
              <w:pStyle w:val="TAC"/>
              <w:rPr>
                <w:del w:id="711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AAE07" w14:textId="2971E1F5" w:rsidR="0089365F" w:rsidRPr="0006458D" w:rsidDel="00A02EDC" w:rsidRDefault="0089365F" w:rsidP="009964B0">
            <w:pPr>
              <w:pStyle w:val="TAC"/>
              <w:rPr>
                <w:del w:id="712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32A17" w14:textId="10F62DB4" w:rsidR="0089365F" w:rsidRPr="0006458D" w:rsidDel="00A02EDC" w:rsidRDefault="0089365F" w:rsidP="009964B0">
            <w:pPr>
              <w:pStyle w:val="TAC"/>
              <w:rPr>
                <w:del w:id="713" w:author="D. Everaere" w:date="2019-10-16T05:39:00Z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2B59B" w14:textId="7ED8B05F" w:rsidR="0089365F" w:rsidRPr="0006458D" w:rsidDel="00A02EDC" w:rsidRDefault="0089365F" w:rsidP="009964B0">
            <w:pPr>
              <w:pStyle w:val="TAC"/>
              <w:rPr>
                <w:del w:id="714" w:author="D. Everaere" w:date="2019-10-16T05:39:00Z"/>
              </w:rPr>
            </w:pPr>
            <w:del w:id="715" w:author="D. Everaere" w:date="2019-10-16T05:39:00Z">
              <w:r w:rsidRPr="0006458D" w:rsidDel="00A02EDC">
                <w:delText>G-FR2-A4-17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7DE1E3" w14:textId="5E32DAD1" w:rsidR="0089365F" w:rsidRPr="0006458D" w:rsidDel="00A02EDC" w:rsidRDefault="0089365F" w:rsidP="009964B0">
            <w:pPr>
              <w:pStyle w:val="TAC"/>
              <w:rPr>
                <w:del w:id="716" w:author="D. Everaere" w:date="2019-10-16T05:39:00Z"/>
              </w:rPr>
            </w:pPr>
            <w:del w:id="717" w:author="D. Everaere" w:date="2019-10-16T05:39:00Z">
              <w:r w:rsidRPr="0006458D" w:rsidDel="00A02EDC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8E7F" w14:textId="30D889F8" w:rsidR="0089365F" w:rsidRPr="0006458D" w:rsidDel="00A02EDC" w:rsidRDefault="0089365F" w:rsidP="009964B0">
            <w:pPr>
              <w:pStyle w:val="TAC"/>
              <w:rPr>
                <w:del w:id="718" w:author="D. Everaere" w:date="2019-10-16T05:39:00Z"/>
              </w:rPr>
            </w:pPr>
            <w:del w:id="719" w:author="D. Everaere" w:date="2019-10-16T05:39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4720" w14:textId="07D8B8D3" w:rsidR="0089365F" w:rsidRPr="0006458D" w:rsidDel="00A02EDC" w:rsidRDefault="0089365F" w:rsidP="009964B0">
            <w:pPr>
              <w:pStyle w:val="TAC"/>
              <w:rPr>
                <w:del w:id="720" w:author="D. Everaere" w:date="2019-10-16T05:39:00Z"/>
              </w:rPr>
            </w:pPr>
            <w:del w:id="721" w:author="D. Everaere" w:date="2019-10-16T05:39:00Z">
              <w:r w:rsidRPr="0006458D" w:rsidDel="00A02EDC">
                <w:delText>[18.</w:delText>
              </w:r>
            </w:del>
            <w:del w:id="722" w:author="D. Everaere" w:date="2019-10-15T17:13:00Z">
              <w:r w:rsidR="008E3DC0" w:rsidDel="00DD5107">
                <w:delText>3</w:delText>
              </w:r>
            </w:del>
            <w:del w:id="723" w:author="D. Everaere" w:date="2019-10-16T05:39:00Z">
              <w:r w:rsidRPr="0006458D" w:rsidDel="00A02EDC">
                <w:delText>]</w:delText>
              </w:r>
            </w:del>
          </w:p>
        </w:tc>
      </w:tr>
      <w:tr w:rsidR="0089365F" w:rsidRPr="0006458D" w:rsidDel="00A02EDC" w14:paraId="055248BB" w14:textId="72B8C2D1" w:rsidTr="0089365F">
        <w:trPr>
          <w:trHeight w:val="170"/>
          <w:del w:id="724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0AFD3" w14:textId="7FD0C03A" w:rsidR="0089365F" w:rsidRPr="0006458D" w:rsidDel="00A02EDC" w:rsidRDefault="0089365F" w:rsidP="009964B0">
            <w:pPr>
              <w:pStyle w:val="TAC"/>
              <w:rPr>
                <w:del w:id="725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62A79" w14:textId="066B5D32" w:rsidR="0089365F" w:rsidRPr="0006458D" w:rsidDel="00A02EDC" w:rsidRDefault="0089365F" w:rsidP="009964B0">
            <w:pPr>
              <w:spacing w:after="0"/>
              <w:rPr>
                <w:del w:id="726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84D15" w14:textId="5FE2FED6" w:rsidR="0089365F" w:rsidRPr="0006458D" w:rsidDel="00A02EDC" w:rsidRDefault="0089365F" w:rsidP="009964B0">
            <w:pPr>
              <w:pStyle w:val="TAC"/>
              <w:rPr>
                <w:del w:id="727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1F266" w14:textId="22573003" w:rsidR="0089365F" w:rsidRPr="0006458D" w:rsidDel="00A02EDC" w:rsidRDefault="0089365F" w:rsidP="009964B0">
            <w:pPr>
              <w:pStyle w:val="TAC"/>
              <w:rPr>
                <w:del w:id="728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D0FBF" w14:textId="05D99585" w:rsidR="0089365F" w:rsidRPr="0006458D" w:rsidDel="00A02EDC" w:rsidRDefault="0089365F" w:rsidP="009964B0">
            <w:pPr>
              <w:pStyle w:val="TAC"/>
              <w:rPr>
                <w:del w:id="729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1B9F3" w14:textId="0749CC29" w:rsidR="0089365F" w:rsidRPr="0006458D" w:rsidDel="00A02EDC" w:rsidRDefault="0089365F" w:rsidP="009964B0">
            <w:pPr>
              <w:pStyle w:val="TAC"/>
              <w:rPr>
                <w:del w:id="730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77585" w14:textId="352A0741" w:rsidR="0089365F" w:rsidRPr="0006458D" w:rsidDel="00A02EDC" w:rsidRDefault="0089365F" w:rsidP="009964B0">
            <w:pPr>
              <w:pStyle w:val="TAC"/>
              <w:rPr>
                <w:del w:id="731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4573D" w14:textId="4860CAE9" w:rsidR="0089365F" w:rsidRPr="0006458D" w:rsidDel="00A02EDC" w:rsidRDefault="0089365F" w:rsidP="009964B0">
            <w:pPr>
              <w:pStyle w:val="TAC"/>
              <w:rPr>
                <w:del w:id="732" w:author="D. Everaere" w:date="2019-10-16T05:39:00Z"/>
              </w:rPr>
            </w:pPr>
            <w:del w:id="733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3BCE3" w14:textId="45413C72" w:rsidR="0089365F" w:rsidRPr="0006458D" w:rsidDel="00A02EDC" w:rsidRDefault="0089365F" w:rsidP="009964B0">
            <w:pPr>
              <w:pStyle w:val="TAC"/>
              <w:rPr>
                <w:del w:id="734" w:author="D. Everaere" w:date="2019-10-16T05:39:00Z"/>
              </w:rPr>
            </w:pPr>
            <w:del w:id="735" w:author="D. Everaere" w:date="2019-10-16T05:39:00Z">
              <w:r w:rsidRPr="0006458D" w:rsidDel="00A02EDC">
                <w:delText>[18.</w:delText>
              </w:r>
            </w:del>
            <w:del w:id="736" w:author="D. Everaere" w:date="2019-10-15T17:13:00Z">
              <w:r w:rsidRPr="0006458D" w:rsidDel="00183232">
                <w:delText>5</w:delText>
              </w:r>
            </w:del>
            <w:del w:id="737" w:author="D. Everaere" w:date="2019-10-16T05:39:00Z">
              <w:r w:rsidRPr="0006458D" w:rsidDel="00A02EDC">
                <w:delText>]</w:delText>
              </w:r>
            </w:del>
          </w:p>
        </w:tc>
      </w:tr>
    </w:tbl>
    <w:p w14:paraId="40BCCF80" w14:textId="27EBA551" w:rsidR="0089365F" w:rsidRDefault="0089365F" w:rsidP="0089365F">
      <w:pPr>
        <w:rPr>
          <w:ins w:id="738" w:author="D. Everaere" w:date="2019-10-16T05:39:00Z"/>
        </w:rPr>
      </w:pP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A02EDC" w:rsidRPr="0006458D" w14:paraId="7D28CA6D" w14:textId="77777777" w:rsidTr="00EB72BA">
        <w:trPr>
          <w:ins w:id="739" w:author="D. Everaere" w:date="2019-10-16T05:39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9C97" w14:textId="77777777" w:rsidR="00A02EDC" w:rsidRPr="0006458D" w:rsidRDefault="00A02EDC" w:rsidP="00EB72BA">
            <w:pPr>
              <w:pStyle w:val="TAH"/>
              <w:rPr>
                <w:ins w:id="740" w:author="D. Everaere" w:date="2019-10-16T05:39:00Z"/>
                <w:rFonts w:cs="Arial"/>
              </w:rPr>
            </w:pPr>
            <w:ins w:id="741" w:author="D. Everaere" w:date="2019-10-16T05:39:00Z">
              <w:r w:rsidRPr="0006458D">
                <w:rPr>
                  <w:rFonts w:cs="Arial"/>
                </w:rPr>
                <w:t xml:space="preserve">Number of </w:t>
              </w:r>
              <w:r w:rsidRPr="0006458D">
                <w:rPr>
                  <w:rFonts w:cs="Arial"/>
                  <w:lang w:eastAsia="zh-CN"/>
                </w:rPr>
                <w:t>T</w:t>
              </w:r>
              <w:r w:rsidRPr="0006458D">
                <w:rPr>
                  <w:rFonts w:cs="Arial"/>
                </w:rPr>
                <w:t>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02E2" w14:textId="77777777" w:rsidR="00A02EDC" w:rsidRPr="0006458D" w:rsidRDefault="00A02EDC" w:rsidP="00EB72BA">
            <w:pPr>
              <w:pStyle w:val="TAH"/>
              <w:rPr>
                <w:ins w:id="742" w:author="D. Everaere" w:date="2019-10-16T05:39:00Z"/>
                <w:rFonts w:cs="Arial"/>
              </w:rPr>
            </w:pPr>
            <w:ins w:id="743" w:author="D. Everaere" w:date="2019-10-16T05:39:00Z">
              <w:r w:rsidRPr="0006458D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4A27" w14:textId="77777777" w:rsidR="00A02EDC" w:rsidRPr="0006458D" w:rsidRDefault="00A02EDC" w:rsidP="00EB72BA">
            <w:pPr>
              <w:pStyle w:val="TAH"/>
              <w:rPr>
                <w:ins w:id="744" w:author="D. Everaere" w:date="2019-10-16T05:39:00Z"/>
                <w:rFonts w:cs="Arial"/>
              </w:rPr>
            </w:pPr>
            <w:ins w:id="745" w:author="D. Everaere" w:date="2019-10-16T05:39:00Z">
              <w:r w:rsidRPr="0006458D">
                <w:rPr>
                  <w:rFonts w:cs="Arial"/>
                </w:rPr>
                <w:t>Cyclic prefix</w:t>
              </w:r>
            </w:ins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A0E5" w14:textId="77777777" w:rsidR="00A02EDC" w:rsidRPr="0006458D" w:rsidRDefault="00A02EDC" w:rsidP="00EB72BA">
            <w:pPr>
              <w:pStyle w:val="TAH"/>
              <w:rPr>
                <w:ins w:id="746" w:author="D. Everaere" w:date="2019-10-16T05:39:00Z"/>
                <w:rFonts w:cs="Arial"/>
                <w:lang w:val="fr-FR"/>
              </w:rPr>
            </w:pPr>
            <w:ins w:id="747" w:author="D. Everaere" w:date="2019-10-16T05:39:00Z">
              <w:r w:rsidRPr="0006458D">
                <w:rPr>
                  <w:rFonts w:cs="Arial"/>
                  <w:lang w:val="fr-FR"/>
                </w:rPr>
                <w:t>Propagation conditions</w:t>
              </w:r>
              <w:r w:rsidRPr="0006458D">
                <w:rPr>
                  <w:rFonts w:cs="Arial"/>
                  <w:lang w:val="fr-FR" w:eastAsia="zh-CN"/>
                </w:rPr>
                <w:t xml:space="preserve"> </w:t>
              </w:r>
              <w:r w:rsidRPr="0006458D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06458D">
                <w:rPr>
                  <w:rFonts w:cs="Arial"/>
                  <w:lang w:val="fr-FR" w:eastAsia="zh-CN"/>
                </w:rPr>
                <w:t>c</w:t>
              </w:r>
              <w:r w:rsidRPr="0006458D">
                <w:rPr>
                  <w:rFonts w:cs="Arial"/>
                  <w:lang w:val="fr-FR"/>
                </w:rPr>
                <w:t>orrelation</w:t>
              </w:r>
              <w:proofErr w:type="spellEnd"/>
              <w:r w:rsidRPr="0006458D">
                <w:rPr>
                  <w:rFonts w:cs="Arial"/>
                  <w:lang w:val="fr-FR"/>
                </w:rPr>
                <w:t xml:space="preserve"> </w:t>
              </w:r>
              <w:r w:rsidRPr="0006458D">
                <w:rPr>
                  <w:rFonts w:cs="Arial"/>
                  <w:lang w:val="fr-FR" w:eastAsia="zh-CN"/>
                </w:rPr>
                <w:t>m</w:t>
              </w:r>
              <w:r w:rsidRPr="0006458D"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4C28" w14:textId="77777777" w:rsidR="00A02EDC" w:rsidRPr="0006458D" w:rsidRDefault="00A02EDC" w:rsidP="00EB72BA">
            <w:pPr>
              <w:pStyle w:val="TAH"/>
              <w:rPr>
                <w:ins w:id="748" w:author="D. Everaere" w:date="2019-10-16T05:39:00Z"/>
                <w:rFonts w:cs="Arial"/>
              </w:rPr>
            </w:pPr>
            <w:ins w:id="749" w:author="D. Everaere" w:date="2019-10-16T05:39:00Z">
              <w:r w:rsidRPr="0006458D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61A3" w14:textId="77777777" w:rsidR="00A02EDC" w:rsidRPr="0006458D" w:rsidRDefault="00A02EDC" w:rsidP="00EB72BA">
            <w:pPr>
              <w:pStyle w:val="TAH"/>
              <w:rPr>
                <w:ins w:id="750" w:author="D. Everaere" w:date="2019-10-16T05:39:00Z"/>
                <w:rFonts w:cs="Arial"/>
              </w:rPr>
            </w:pPr>
            <w:ins w:id="751" w:author="D. Everaere" w:date="2019-10-16T05:39:00Z">
              <w:r w:rsidRPr="0006458D">
                <w:rPr>
                  <w:rFonts w:cs="Arial"/>
                </w:rPr>
                <w:t>FRC</w:t>
              </w:r>
              <w:r w:rsidRPr="0006458D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9285" w14:textId="77777777" w:rsidR="00A02EDC" w:rsidRPr="0006458D" w:rsidRDefault="00A02EDC" w:rsidP="00EB72BA">
            <w:pPr>
              <w:pStyle w:val="TAH"/>
              <w:rPr>
                <w:ins w:id="752" w:author="D. Everaere" w:date="2019-10-16T05:39:00Z"/>
                <w:rFonts w:cs="Arial"/>
              </w:rPr>
            </w:pPr>
            <w:ins w:id="753" w:author="D. Everaere" w:date="2019-10-16T05:39:00Z">
              <w:r w:rsidRPr="0006458D">
                <w:t xml:space="preserve">Additional DM-RS position 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A5CC" w14:textId="77777777" w:rsidR="00A02EDC" w:rsidRPr="0006458D" w:rsidRDefault="00A02EDC" w:rsidP="00EB72BA">
            <w:pPr>
              <w:pStyle w:val="TAH"/>
              <w:rPr>
                <w:ins w:id="754" w:author="D. Everaere" w:date="2019-10-16T05:39:00Z"/>
                <w:rFonts w:cs="Arial"/>
              </w:rPr>
            </w:pPr>
            <w:ins w:id="755" w:author="D. Everaere" w:date="2019-10-16T05:39:00Z">
              <w:r w:rsidRPr="0006458D">
                <w:rPr>
                  <w:rFonts w:cs="Arial"/>
                </w:rPr>
                <w:t>PT-RS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6C5" w14:textId="77777777" w:rsidR="00A02EDC" w:rsidRPr="0006458D" w:rsidRDefault="00A02EDC" w:rsidP="00EB72BA">
            <w:pPr>
              <w:pStyle w:val="TAH"/>
              <w:rPr>
                <w:ins w:id="756" w:author="D. Everaere" w:date="2019-10-16T05:39:00Z"/>
                <w:rFonts w:cs="Arial"/>
              </w:rPr>
            </w:pPr>
            <w:ins w:id="757" w:author="D. Everaere" w:date="2019-10-16T05:39:00Z">
              <w:r w:rsidRPr="0006458D">
                <w:rPr>
                  <w:rFonts w:cs="Arial"/>
                </w:rPr>
                <w:t>SNR</w:t>
              </w:r>
            </w:ins>
          </w:p>
          <w:p w14:paraId="107F428D" w14:textId="77777777" w:rsidR="00A02EDC" w:rsidRPr="0006458D" w:rsidRDefault="00A02EDC" w:rsidP="00EB72BA">
            <w:pPr>
              <w:pStyle w:val="TAH"/>
              <w:rPr>
                <w:ins w:id="758" w:author="D. Everaere" w:date="2019-10-16T05:39:00Z"/>
                <w:rFonts w:cs="Arial"/>
              </w:rPr>
            </w:pPr>
            <w:ins w:id="759" w:author="D. Everaere" w:date="2019-10-16T05:39:00Z">
              <w:r w:rsidRPr="0006458D">
                <w:rPr>
                  <w:rFonts w:cs="Arial"/>
                </w:rPr>
                <w:t>(dB)</w:t>
              </w:r>
            </w:ins>
          </w:p>
        </w:tc>
      </w:tr>
      <w:tr w:rsidR="00A02EDC" w:rsidRPr="0006458D" w14:paraId="7BCA0FB3" w14:textId="77777777" w:rsidTr="00EB72BA">
        <w:trPr>
          <w:trHeight w:val="188"/>
          <w:ins w:id="760" w:author="D. Everaere" w:date="2019-10-16T05:39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EAA213" w14:textId="77777777" w:rsidR="00A02EDC" w:rsidRPr="0006458D" w:rsidRDefault="00A02EDC" w:rsidP="00EB72BA">
            <w:pPr>
              <w:pStyle w:val="TAC"/>
              <w:rPr>
                <w:ins w:id="761" w:author="D. Everaere" w:date="2019-10-16T05:39:00Z"/>
              </w:rPr>
            </w:pPr>
            <w:ins w:id="762" w:author="D. Everaere" w:date="2019-10-16T05:39:00Z">
              <w:r w:rsidRPr="0006458D">
                <w:t>1</w:t>
              </w:r>
            </w:ins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586AB9" w14:textId="77777777" w:rsidR="00A02EDC" w:rsidRPr="0006458D" w:rsidRDefault="00A02EDC" w:rsidP="00EB72BA">
            <w:pPr>
              <w:pStyle w:val="TAC"/>
              <w:rPr>
                <w:ins w:id="763" w:author="D. Everaere" w:date="2019-10-16T05:39:00Z"/>
              </w:rPr>
            </w:pPr>
            <w:ins w:id="764" w:author="D. Everaere" w:date="2019-10-16T05:39:00Z">
              <w:r w:rsidRPr="0006458D">
                <w:t>2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032169" w14:textId="77777777" w:rsidR="00A02EDC" w:rsidRPr="0006458D" w:rsidRDefault="00A02EDC" w:rsidP="00EB72BA">
            <w:pPr>
              <w:pStyle w:val="TAC"/>
              <w:rPr>
                <w:ins w:id="765" w:author="D. Everaere" w:date="2019-10-16T05:39:00Z"/>
                <w:rFonts w:cs="Arial"/>
              </w:rPr>
            </w:pPr>
            <w:ins w:id="766" w:author="D. Everaere" w:date="2019-10-16T05:39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2589B2" w14:textId="77777777" w:rsidR="00A02EDC" w:rsidRPr="0006458D" w:rsidRDefault="00A02EDC" w:rsidP="00EB72BA">
            <w:pPr>
              <w:pStyle w:val="TAC"/>
              <w:rPr>
                <w:ins w:id="767" w:author="D. Everaere" w:date="2019-10-16T05:39:00Z"/>
              </w:rPr>
            </w:pPr>
            <w:ins w:id="768" w:author="D. Everaere" w:date="2019-10-16T05:39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02F42" w14:textId="77777777" w:rsidR="00A02EDC" w:rsidRPr="0006458D" w:rsidRDefault="00A02EDC" w:rsidP="00EB72BA">
            <w:pPr>
              <w:pStyle w:val="TAC"/>
              <w:rPr>
                <w:ins w:id="769" w:author="D. Everaere" w:date="2019-10-16T05:39:00Z"/>
              </w:rPr>
            </w:pPr>
            <w:ins w:id="770" w:author="D. Everaere" w:date="2019-10-16T05:39:00Z">
              <w:r w:rsidRPr="0006458D">
                <w:t>70 %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1B64B" w14:textId="77777777" w:rsidR="00A02EDC" w:rsidRPr="0006458D" w:rsidRDefault="00A02EDC" w:rsidP="00EB72BA">
            <w:pPr>
              <w:pStyle w:val="TAC"/>
              <w:rPr>
                <w:ins w:id="771" w:author="D. Everaere" w:date="2019-10-16T05:39:00Z"/>
              </w:rPr>
            </w:pPr>
            <w:ins w:id="772" w:author="D. Everaere" w:date="2019-10-16T05:39:00Z">
              <w:r w:rsidRPr="0006458D">
                <w:t>G-FR2-A3-2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B2161" w14:textId="77777777" w:rsidR="00A02EDC" w:rsidRPr="0006458D" w:rsidRDefault="00A02EDC" w:rsidP="00EB72BA">
            <w:pPr>
              <w:pStyle w:val="TAC"/>
              <w:rPr>
                <w:ins w:id="773" w:author="D. Everaere" w:date="2019-10-16T05:39:00Z"/>
              </w:rPr>
            </w:pPr>
            <w:ins w:id="774" w:author="D. Everaere" w:date="2019-10-16T05:39:00Z">
              <w:r w:rsidRPr="0006458D">
                <w:t>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C60AE" w14:textId="77777777" w:rsidR="00A02EDC" w:rsidRPr="0006458D" w:rsidRDefault="00A02EDC" w:rsidP="00EB72BA">
            <w:pPr>
              <w:pStyle w:val="TAC"/>
              <w:rPr>
                <w:ins w:id="775" w:author="D. Everaere" w:date="2019-10-16T05:39:00Z"/>
              </w:rPr>
            </w:pPr>
            <w:ins w:id="776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D5AFE8" w14:textId="77777777" w:rsidR="00A02EDC" w:rsidRPr="0006458D" w:rsidRDefault="00A02EDC" w:rsidP="00EB72BA">
            <w:pPr>
              <w:pStyle w:val="TAC"/>
              <w:rPr>
                <w:ins w:id="777" w:author="D. Everaere" w:date="2019-10-16T05:39:00Z"/>
              </w:rPr>
            </w:pPr>
            <w:ins w:id="778" w:author="D. Everaere" w:date="2019-10-16T05:39:00Z">
              <w:r w:rsidRPr="0006458D">
                <w:t>[-</w:t>
              </w:r>
              <w:r>
                <w:t>2.1</w:t>
              </w:r>
              <w:r w:rsidRPr="0006458D">
                <w:t>]</w:t>
              </w:r>
            </w:ins>
          </w:p>
        </w:tc>
      </w:tr>
      <w:tr w:rsidR="00A02EDC" w:rsidRPr="0006458D" w14:paraId="0D4E4D20" w14:textId="77777777" w:rsidTr="00EB72BA">
        <w:trPr>
          <w:trHeight w:val="89"/>
          <w:ins w:id="779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93D9E" w14:textId="77777777" w:rsidR="00A02EDC" w:rsidRPr="0006458D" w:rsidRDefault="00A02EDC" w:rsidP="00EB72BA">
            <w:pPr>
              <w:pStyle w:val="TAC"/>
              <w:rPr>
                <w:ins w:id="780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D85FA" w14:textId="77777777" w:rsidR="00A02EDC" w:rsidRPr="0006458D" w:rsidRDefault="00A02EDC" w:rsidP="00EB72BA">
            <w:pPr>
              <w:pStyle w:val="TAC"/>
              <w:rPr>
                <w:ins w:id="781" w:author="D. Everaere" w:date="2019-10-16T05:3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9AEC5" w14:textId="77777777" w:rsidR="00A02EDC" w:rsidRPr="0006458D" w:rsidRDefault="00A02EDC" w:rsidP="00EB72BA">
            <w:pPr>
              <w:pStyle w:val="TAC"/>
              <w:rPr>
                <w:ins w:id="782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2AB96" w14:textId="77777777" w:rsidR="00A02EDC" w:rsidRPr="0006458D" w:rsidRDefault="00A02EDC" w:rsidP="00EB72BA">
            <w:pPr>
              <w:pStyle w:val="TAC"/>
              <w:rPr>
                <w:ins w:id="783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D622D" w14:textId="77777777" w:rsidR="00A02EDC" w:rsidRPr="0006458D" w:rsidRDefault="00A02EDC" w:rsidP="00EB72BA">
            <w:pPr>
              <w:pStyle w:val="TAC"/>
              <w:rPr>
                <w:ins w:id="784" w:author="D. Everaere" w:date="2019-10-16T05:39:00Z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C132B" w14:textId="77777777" w:rsidR="00A02EDC" w:rsidRPr="0006458D" w:rsidRDefault="00A02EDC" w:rsidP="00EB72BA">
            <w:pPr>
              <w:pStyle w:val="TAC"/>
              <w:rPr>
                <w:ins w:id="785" w:author="D. Everaere" w:date="2019-10-16T05:39:00Z"/>
              </w:rPr>
            </w:pPr>
            <w:ins w:id="786" w:author="D. Everaere" w:date="2019-10-16T05:39:00Z">
              <w:r w:rsidRPr="0006458D">
                <w:t>G-FR2-A3-14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822A7" w14:textId="77777777" w:rsidR="00A02EDC" w:rsidRPr="0006458D" w:rsidRDefault="00A02EDC" w:rsidP="00EB72BA">
            <w:pPr>
              <w:pStyle w:val="TAC"/>
              <w:rPr>
                <w:ins w:id="787" w:author="D. Everaere" w:date="2019-10-16T05:39:00Z"/>
              </w:rPr>
            </w:pPr>
            <w:ins w:id="788" w:author="D. Everaere" w:date="2019-10-16T05:39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625D3" w14:textId="77777777" w:rsidR="00A02EDC" w:rsidRPr="0006458D" w:rsidRDefault="00A02EDC" w:rsidP="00EB72BA">
            <w:pPr>
              <w:pStyle w:val="TAC"/>
              <w:rPr>
                <w:ins w:id="789" w:author="D. Everaere" w:date="2019-10-16T05:39:00Z"/>
              </w:rPr>
            </w:pPr>
            <w:ins w:id="790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760298" w14:textId="77777777" w:rsidR="00A02EDC" w:rsidRPr="0006458D" w:rsidRDefault="00A02EDC" w:rsidP="00EB72BA">
            <w:pPr>
              <w:pStyle w:val="TAC"/>
              <w:rPr>
                <w:ins w:id="791" w:author="D. Everaere" w:date="2019-10-16T05:39:00Z"/>
              </w:rPr>
            </w:pPr>
            <w:ins w:id="792" w:author="D. Everaere" w:date="2019-10-16T05:39:00Z">
              <w:r w:rsidRPr="0006458D">
                <w:t>[-2.</w:t>
              </w:r>
              <w:r>
                <w:t>4</w:t>
              </w:r>
              <w:r w:rsidRPr="0006458D">
                <w:t>]</w:t>
              </w:r>
            </w:ins>
          </w:p>
        </w:tc>
      </w:tr>
      <w:tr w:rsidR="00A02EDC" w:rsidRPr="0006458D" w14:paraId="5D5C09A0" w14:textId="77777777" w:rsidTr="00EB72BA">
        <w:trPr>
          <w:trHeight w:val="105"/>
          <w:ins w:id="793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1782E" w14:textId="77777777" w:rsidR="00A02EDC" w:rsidRPr="0006458D" w:rsidRDefault="00A02EDC" w:rsidP="00EB72BA">
            <w:pPr>
              <w:spacing w:after="0"/>
              <w:rPr>
                <w:ins w:id="794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9C2EFD" w14:textId="77777777" w:rsidR="00A02EDC" w:rsidRPr="0006458D" w:rsidRDefault="00A02EDC" w:rsidP="00EB72BA">
            <w:pPr>
              <w:spacing w:after="0"/>
              <w:rPr>
                <w:ins w:id="795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C3752E" w14:textId="77777777" w:rsidR="00A02EDC" w:rsidRPr="0006458D" w:rsidRDefault="00A02EDC" w:rsidP="00EB72BA">
            <w:pPr>
              <w:pStyle w:val="TAC"/>
              <w:rPr>
                <w:ins w:id="796" w:author="D. Everaere" w:date="2019-10-16T05:39:00Z"/>
                <w:rFonts w:cs="Arial"/>
              </w:rPr>
            </w:pPr>
            <w:ins w:id="797" w:author="D. Everaere" w:date="2019-10-16T05:39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733451" w14:textId="77777777" w:rsidR="00A02EDC" w:rsidRPr="0006458D" w:rsidRDefault="00A02EDC" w:rsidP="00EB72BA">
            <w:pPr>
              <w:pStyle w:val="TAC"/>
              <w:rPr>
                <w:ins w:id="798" w:author="D. Everaere" w:date="2019-10-16T05:39:00Z"/>
              </w:rPr>
            </w:pPr>
            <w:ins w:id="799" w:author="D. Everaere" w:date="2019-10-16T05:39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AAA94B" w14:textId="77777777" w:rsidR="00A02EDC" w:rsidRPr="0006458D" w:rsidRDefault="00A02EDC" w:rsidP="00EB72BA">
            <w:pPr>
              <w:pStyle w:val="TAC"/>
              <w:rPr>
                <w:ins w:id="800" w:author="D. Everaere" w:date="2019-10-16T05:39:00Z"/>
              </w:rPr>
            </w:pPr>
            <w:ins w:id="801" w:author="D. Everaere" w:date="2019-10-16T05:39:00Z">
              <w:r w:rsidRPr="0006458D">
                <w:t>70 %</w:t>
              </w:r>
            </w:ins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2D7FFA" w14:textId="77777777" w:rsidR="00A02EDC" w:rsidRPr="0006458D" w:rsidRDefault="00A02EDC" w:rsidP="00EB72BA">
            <w:pPr>
              <w:pStyle w:val="TAC"/>
              <w:rPr>
                <w:ins w:id="802" w:author="D. Everaere" w:date="2019-10-16T05:39:00Z"/>
              </w:rPr>
            </w:pPr>
            <w:ins w:id="803" w:author="D. Everaere" w:date="2019-10-16T05:39:00Z">
              <w:r w:rsidRPr="0006458D">
                <w:t>G-FR2-A4-2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93A2F1" w14:textId="77777777" w:rsidR="00A02EDC" w:rsidRPr="0006458D" w:rsidRDefault="00A02EDC" w:rsidP="00EB72BA">
            <w:pPr>
              <w:pStyle w:val="TAC"/>
              <w:rPr>
                <w:ins w:id="804" w:author="D. Everaere" w:date="2019-10-16T05:39:00Z"/>
              </w:rPr>
            </w:pPr>
            <w:ins w:id="805" w:author="D. Everaere" w:date="2019-10-16T05:39:00Z">
              <w:r w:rsidRPr="0006458D">
                <w:t>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BA9D" w14:textId="77777777" w:rsidR="00A02EDC" w:rsidRPr="0006458D" w:rsidRDefault="00A02EDC" w:rsidP="00EB72BA">
            <w:pPr>
              <w:pStyle w:val="TAC"/>
              <w:rPr>
                <w:ins w:id="806" w:author="D. Everaere" w:date="2019-10-16T05:39:00Z"/>
              </w:rPr>
            </w:pPr>
            <w:ins w:id="807" w:author="D. Everaere" w:date="2019-10-16T05:39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9E251" w14:textId="77777777" w:rsidR="00A02EDC" w:rsidRPr="0006458D" w:rsidRDefault="00A02EDC" w:rsidP="00EB72BA">
            <w:pPr>
              <w:pStyle w:val="TAC"/>
              <w:rPr>
                <w:ins w:id="808" w:author="D. Everaere" w:date="2019-10-16T05:39:00Z"/>
              </w:rPr>
            </w:pPr>
            <w:ins w:id="809" w:author="D. Everaere" w:date="2019-10-16T05:39:00Z">
              <w:r w:rsidRPr="0006458D">
                <w:t>[12.2]</w:t>
              </w:r>
            </w:ins>
          </w:p>
        </w:tc>
      </w:tr>
      <w:tr w:rsidR="00A02EDC" w:rsidRPr="0006458D" w14:paraId="1F5D1A9D" w14:textId="77777777" w:rsidTr="00EB72BA">
        <w:trPr>
          <w:trHeight w:val="105"/>
          <w:ins w:id="810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A34EA" w14:textId="77777777" w:rsidR="00A02EDC" w:rsidRPr="0006458D" w:rsidRDefault="00A02EDC" w:rsidP="00EB72BA">
            <w:pPr>
              <w:spacing w:after="0"/>
              <w:rPr>
                <w:ins w:id="811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CBD29" w14:textId="77777777" w:rsidR="00A02EDC" w:rsidRPr="0006458D" w:rsidRDefault="00A02EDC" w:rsidP="00EB72BA">
            <w:pPr>
              <w:spacing w:after="0"/>
              <w:rPr>
                <w:ins w:id="812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1CB07" w14:textId="77777777" w:rsidR="00A02EDC" w:rsidRPr="0006458D" w:rsidRDefault="00A02EDC" w:rsidP="00EB72BA">
            <w:pPr>
              <w:pStyle w:val="TAC"/>
              <w:rPr>
                <w:ins w:id="813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68C0F" w14:textId="77777777" w:rsidR="00A02EDC" w:rsidRPr="0006458D" w:rsidRDefault="00A02EDC" w:rsidP="00EB72BA">
            <w:pPr>
              <w:pStyle w:val="TAC"/>
              <w:rPr>
                <w:ins w:id="814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7DDFD" w14:textId="77777777" w:rsidR="00A02EDC" w:rsidRPr="0006458D" w:rsidRDefault="00A02EDC" w:rsidP="00EB72BA">
            <w:pPr>
              <w:pStyle w:val="TAC"/>
              <w:rPr>
                <w:ins w:id="815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BF1C6" w14:textId="77777777" w:rsidR="00A02EDC" w:rsidRPr="0006458D" w:rsidRDefault="00A02EDC" w:rsidP="00EB72BA">
            <w:pPr>
              <w:pStyle w:val="TAC"/>
              <w:rPr>
                <w:ins w:id="816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21FB" w14:textId="77777777" w:rsidR="00A02EDC" w:rsidRPr="0006458D" w:rsidRDefault="00A02EDC" w:rsidP="00EB72BA">
            <w:pPr>
              <w:pStyle w:val="TAC"/>
              <w:rPr>
                <w:ins w:id="817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66FC" w14:textId="77777777" w:rsidR="00A02EDC" w:rsidRPr="0006458D" w:rsidRDefault="00A02EDC" w:rsidP="00EB72BA">
            <w:pPr>
              <w:pStyle w:val="TAC"/>
              <w:rPr>
                <w:ins w:id="818" w:author="D. Everaere" w:date="2019-10-16T05:39:00Z"/>
              </w:rPr>
            </w:pPr>
            <w:ins w:id="819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B25C" w14:textId="77777777" w:rsidR="00A02EDC" w:rsidRPr="0006458D" w:rsidRDefault="00A02EDC" w:rsidP="00EB72BA">
            <w:pPr>
              <w:pStyle w:val="TAC"/>
              <w:rPr>
                <w:ins w:id="820" w:author="D. Everaere" w:date="2019-10-16T05:39:00Z"/>
              </w:rPr>
            </w:pPr>
            <w:ins w:id="821" w:author="D. Everaere" w:date="2019-10-16T05:39:00Z">
              <w:r w:rsidRPr="0006458D">
                <w:t>[11,</w:t>
              </w:r>
              <w:r>
                <w:t>2</w:t>
              </w:r>
              <w:r w:rsidRPr="0006458D">
                <w:t>]</w:t>
              </w:r>
            </w:ins>
          </w:p>
        </w:tc>
      </w:tr>
      <w:tr w:rsidR="00A02EDC" w:rsidRPr="0006458D" w14:paraId="53D5CF12" w14:textId="77777777" w:rsidTr="00EB72BA">
        <w:trPr>
          <w:trHeight w:val="105"/>
          <w:ins w:id="822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2AC6F" w14:textId="77777777" w:rsidR="00A02EDC" w:rsidRPr="0006458D" w:rsidRDefault="00A02EDC" w:rsidP="00EB72BA">
            <w:pPr>
              <w:spacing w:after="0"/>
              <w:rPr>
                <w:ins w:id="823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E0F65" w14:textId="77777777" w:rsidR="00A02EDC" w:rsidRPr="0006458D" w:rsidRDefault="00A02EDC" w:rsidP="00EB72BA">
            <w:pPr>
              <w:spacing w:after="0"/>
              <w:rPr>
                <w:ins w:id="824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14CD6" w14:textId="77777777" w:rsidR="00A02EDC" w:rsidRPr="0006458D" w:rsidRDefault="00A02EDC" w:rsidP="00EB72BA">
            <w:pPr>
              <w:pStyle w:val="TAC"/>
              <w:rPr>
                <w:ins w:id="825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DA1F4" w14:textId="77777777" w:rsidR="00A02EDC" w:rsidRPr="0006458D" w:rsidRDefault="00A02EDC" w:rsidP="00EB72BA">
            <w:pPr>
              <w:pStyle w:val="TAC"/>
              <w:rPr>
                <w:ins w:id="826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B035A" w14:textId="77777777" w:rsidR="00A02EDC" w:rsidRPr="0006458D" w:rsidRDefault="00A02EDC" w:rsidP="00EB72BA">
            <w:pPr>
              <w:pStyle w:val="TAC"/>
              <w:rPr>
                <w:ins w:id="827" w:author="D. Everaere" w:date="2019-10-16T05:39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C7B40" w14:textId="77777777" w:rsidR="00A02EDC" w:rsidRPr="0006458D" w:rsidRDefault="00A02EDC" w:rsidP="00EB72BA">
            <w:pPr>
              <w:pStyle w:val="TAC"/>
              <w:rPr>
                <w:ins w:id="828" w:author="D. Everaere" w:date="2019-10-16T05:39:00Z"/>
              </w:rPr>
            </w:pPr>
            <w:ins w:id="829" w:author="D. Everaere" w:date="2019-10-16T05:39:00Z">
              <w:r w:rsidRPr="0006458D">
                <w:t>G-FR2-A4-12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D0FAC6" w14:textId="77777777" w:rsidR="00A02EDC" w:rsidRPr="0006458D" w:rsidRDefault="00A02EDC" w:rsidP="00EB72BA">
            <w:pPr>
              <w:pStyle w:val="TAC"/>
              <w:rPr>
                <w:ins w:id="830" w:author="D. Everaere" w:date="2019-10-16T05:39:00Z"/>
              </w:rPr>
            </w:pPr>
            <w:ins w:id="831" w:author="D. Everaere" w:date="2019-10-16T05:39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646F" w14:textId="77777777" w:rsidR="00A02EDC" w:rsidRPr="0006458D" w:rsidRDefault="00A02EDC" w:rsidP="00EB72BA">
            <w:pPr>
              <w:pStyle w:val="TAC"/>
              <w:rPr>
                <w:ins w:id="832" w:author="D. Everaere" w:date="2019-10-16T05:39:00Z"/>
              </w:rPr>
            </w:pPr>
            <w:ins w:id="833" w:author="D. Everaere" w:date="2019-10-16T05:39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BC61" w14:textId="77777777" w:rsidR="00A02EDC" w:rsidRPr="0006458D" w:rsidRDefault="00A02EDC" w:rsidP="00EB72BA">
            <w:pPr>
              <w:pStyle w:val="TAC"/>
              <w:rPr>
                <w:ins w:id="834" w:author="D. Everaere" w:date="2019-10-16T05:39:00Z"/>
              </w:rPr>
            </w:pPr>
            <w:ins w:id="835" w:author="D. Everaere" w:date="2019-10-16T05:39:00Z">
              <w:r w:rsidRPr="0006458D">
                <w:t>[11.2]</w:t>
              </w:r>
            </w:ins>
          </w:p>
        </w:tc>
      </w:tr>
      <w:tr w:rsidR="00A02EDC" w:rsidRPr="0006458D" w14:paraId="36FD8BAA" w14:textId="77777777" w:rsidTr="00EB72BA">
        <w:trPr>
          <w:trHeight w:val="105"/>
          <w:ins w:id="836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5CCB7" w14:textId="77777777" w:rsidR="00A02EDC" w:rsidRPr="0006458D" w:rsidRDefault="00A02EDC" w:rsidP="00EB72BA">
            <w:pPr>
              <w:spacing w:after="0"/>
              <w:rPr>
                <w:ins w:id="837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B66E3" w14:textId="77777777" w:rsidR="00A02EDC" w:rsidRPr="0006458D" w:rsidRDefault="00A02EDC" w:rsidP="00EB72BA">
            <w:pPr>
              <w:spacing w:after="0"/>
              <w:rPr>
                <w:ins w:id="838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0D93" w14:textId="77777777" w:rsidR="00A02EDC" w:rsidRPr="0006458D" w:rsidRDefault="00A02EDC" w:rsidP="00EB72BA">
            <w:pPr>
              <w:pStyle w:val="TAC"/>
              <w:rPr>
                <w:ins w:id="839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8496" w14:textId="77777777" w:rsidR="00A02EDC" w:rsidRPr="0006458D" w:rsidRDefault="00A02EDC" w:rsidP="00EB72BA">
            <w:pPr>
              <w:pStyle w:val="TAC"/>
              <w:rPr>
                <w:ins w:id="840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5392" w14:textId="77777777" w:rsidR="00A02EDC" w:rsidRPr="0006458D" w:rsidRDefault="00A02EDC" w:rsidP="00EB72BA">
            <w:pPr>
              <w:pStyle w:val="TAC"/>
              <w:rPr>
                <w:ins w:id="841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E327" w14:textId="77777777" w:rsidR="00A02EDC" w:rsidRPr="0006458D" w:rsidRDefault="00A02EDC" w:rsidP="00EB72BA">
            <w:pPr>
              <w:pStyle w:val="TAC"/>
              <w:rPr>
                <w:ins w:id="842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2437" w14:textId="77777777" w:rsidR="00A02EDC" w:rsidRPr="0006458D" w:rsidRDefault="00A02EDC" w:rsidP="00EB72BA">
            <w:pPr>
              <w:pStyle w:val="TAC"/>
              <w:rPr>
                <w:ins w:id="843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0BAC" w14:textId="77777777" w:rsidR="00A02EDC" w:rsidRPr="0006458D" w:rsidRDefault="00A02EDC" w:rsidP="00EB72BA">
            <w:pPr>
              <w:pStyle w:val="TAC"/>
              <w:rPr>
                <w:ins w:id="844" w:author="D. Everaere" w:date="2019-10-16T05:39:00Z"/>
              </w:rPr>
            </w:pPr>
            <w:ins w:id="845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C072" w14:textId="77777777" w:rsidR="00A02EDC" w:rsidRPr="0006458D" w:rsidRDefault="00A02EDC" w:rsidP="00EB72BA">
            <w:pPr>
              <w:pStyle w:val="TAC"/>
              <w:rPr>
                <w:ins w:id="846" w:author="D. Everaere" w:date="2019-10-16T05:39:00Z"/>
              </w:rPr>
            </w:pPr>
            <w:ins w:id="847" w:author="D. Everaere" w:date="2019-10-16T05:39:00Z">
              <w:r w:rsidRPr="0006458D">
                <w:t>[10.</w:t>
              </w:r>
              <w:r>
                <w:t>6</w:t>
              </w:r>
              <w:r w:rsidRPr="0006458D">
                <w:t>]</w:t>
              </w:r>
            </w:ins>
          </w:p>
        </w:tc>
      </w:tr>
      <w:tr w:rsidR="00A02EDC" w:rsidRPr="0006458D" w14:paraId="07FD90F4" w14:textId="77777777" w:rsidTr="00EB72BA">
        <w:trPr>
          <w:trHeight w:val="105"/>
          <w:ins w:id="848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E3BFB7" w14:textId="77777777" w:rsidR="00A02EDC" w:rsidRPr="0006458D" w:rsidRDefault="00A02EDC" w:rsidP="00EB72BA">
            <w:pPr>
              <w:spacing w:after="0"/>
              <w:rPr>
                <w:ins w:id="849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EA9D8" w14:textId="77777777" w:rsidR="00A02EDC" w:rsidRPr="0006458D" w:rsidRDefault="00A02EDC" w:rsidP="00EB72BA">
            <w:pPr>
              <w:spacing w:after="0"/>
              <w:rPr>
                <w:ins w:id="850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69F8D" w14:textId="77777777" w:rsidR="00A02EDC" w:rsidRPr="0006458D" w:rsidRDefault="00A02EDC" w:rsidP="00EB72BA">
            <w:pPr>
              <w:pStyle w:val="TAC"/>
              <w:rPr>
                <w:ins w:id="851" w:author="D. Everaere" w:date="2019-10-16T05:39:00Z"/>
                <w:rFonts w:cs="Arial"/>
              </w:rPr>
            </w:pPr>
            <w:ins w:id="852" w:author="D. Everaere" w:date="2019-10-16T05:39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23ED7D" w14:textId="77777777" w:rsidR="00A02EDC" w:rsidRPr="0006458D" w:rsidRDefault="00A02EDC" w:rsidP="00EB72BA">
            <w:pPr>
              <w:pStyle w:val="TAC"/>
              <w:rPr>
                <w:ins w:id="853" w:author="D. Everaere" w:date="2019-10-16T05:39:00Z"/>
              </w:rPr>
            </w:pPr>
            <w:ins w:id="854" w:author="D. Everaere" w:date="2019-10-16T05:39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75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5ACB9F" w14:textId="77777777" w:rsidR="00A02EDC" w:rsidRPr="0006458D" w:rsidRDefault="00A02EDC" w:rsidP="00EB72BA">
            <w:pPr>
              <w:pStyle w:val="TAC"/>
              <w:rPr>
                <w:ins w:id="855" w:author="D. Everaere" w:date="2019-10-16T05:39:00Z"/>
              </w:rPr>
            </w:pPr>
            <w:ins w:id="856" w:author="D. Everaere" w:date="2019-10-16T05:39:00Z">
              <w:r w:rsidRPr="0006458D">
                <w:t>70 %</w:t>
              </w:r>
            </w:ins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426C4E" w14:textId="77777777" w:rsidR="00A02EDC" w:rsidRPr="0006458D" w:rsidRDefault="00A02EDC" w:rsidP="00EB72BA">
            <w:pPr>
              <w:pStyle w:val="TAC"/>
              <w:rPr>
                <w:ins w:id="857" w:author="D. Everaere" w:date="2019-10-16T05:39:00Z"/>
              </w:rPr>
            </w:pPr>
            <w:ins w:id="858" w:author="D. Everaere" w:date="2019-10-16T05:39:00Z">
              <w:r w:rsidRPr="0006458D">
                <w:t>G-FR2-A5-2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1A222" w14:textId="77777777" w:rsidR="00A02EDC" w:rsidRPr="0006458D" w:rsidRDefault="00A02EDC" w:rsidP="00EB72BA">
            <w:pPr>
              <w:pStyle w:val="TAC"/>
              <w:rPr>
                <w:ins w:id="859" w:author="D. Everaere" w:date="2019-10-16T05:39:00Z"/>
              </w:rPr>
            </w:pPr>
            <w:ins w:id="860" w:author="D. Everaere" w:date="2019-10-16T05:39:00Z">
              <w:r w:rsidRPr="0006458D">
                <w:t>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DC3A" w14:textId="77777777" w:rsidR="00A02EDC" w:rsidRPr="0006458D" w:rsidRDefault="00A02EDC" w:rsidP="00EB72BA">
            <w:pPr>
              <w:pStyle w:val="TAC"/>
              <w:rPr>
                <w:ins w:id="861" w:author="D. Everaere" w:date="2019-10-16T05:39:00Z"/>
              </w:rPr>
            </w:pPr>
            <w:ins w:id="862" w:author="D. Everaere" w:date="2019-10-16T05:39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E69CD" w14:textId="77777777" w:rsidR="00A02EDC" w:rsidRPr="0006458D" w:rsidRDefault="00A02EDC" w:rsidP="00EB72BA">
            <w:pPr>
              <w:pStyle w:val="TAC"/>
              <w:rPr>
                <w:ins w:id="863" w:author="D. Everaere" w:date="2019-10-16T05:39:00Z"/>
              </w:rPr>
            </w:pPr>
            <w:ins w:id="864" w:author="D. Everaere" w:date="2019-10-16T05:39:00Z">
              <w:r w:rsidRPr="0006458D">
                <w:t>[14.2]</w:t>
              </w:r>
            </w:ins>
          </w:p>
        </w:tc>
      </w:tr>
      <w:tr w:rsidR="00A02EDC" w:rsidRPr="0006458D" w14:paraId="502F144D" w14:textId="77777777" w:rsidTr="00EB72BA">
        <w:trPr>
          <w:trHeight w:val="105"/>
          <w:ins w:id="865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E8BF3" w14:textId="77777777" w:rsidR="00A02EDC" w:rsidRPr="0006458D" w:rsidRDefault="00A02EDC" w:rsidP="00EB72BA">
            <w:pPr>
              <w:spacing w:after="0"/>
              <w:rPr>
                <w:ins w:id="866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BC2AB" w14:textId="77777777" w:rsidR="00A02EDC" w:rsidRPr="0006458D" w:rsidRDefault="00A02EDC" w:rsidP="00EB72BA">
            <w:pPr>
              <w:spacing w:after="0"/>
              <w:rPr>
                <w:ins w:id="867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7E858" w14:textId="77777777" w:rsidR="00A02EDC" w:rsidRPr="0006458D" w:rsidRDefault="00A02EDC" w:rsidP="00EB72BA">
            <w:pPr>
              <w:pStyle w:val="TAC"/>
              <w:rPr>
                <w:ins w:id="868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96A17" w14:textId="77777777" w:rsidR="00A02EDC" w:rsidRPr="0006458D" w:rsidRDefault="00A02EDC" w:rsidP="00EB72BA">
            <w:pPr>
              <w:pStyle w:val="TAC"/>
              <w:rPr>
                <w:ins w:id="869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79A0C" w14:textId="77777777" w:rsidR="00A02EDC" w:rsidRPr="0006458D" w:rsidRDefault="00A02EDC" w:rsidP="00EB72BA">
            <w:pPr>
              <w:pStyle w:val="TAC"/>
              <w:rPr>
                <w:ins w:id="870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D7FD8" w14:textId="77777777" w:rsidR="00A02EDC" w:rsidRPr="0006458D" w:rsidRDefault="00A02EDC" w:rsidP="00EB72BA">
            <w:pPr>
              <w:pStyle w:val="TAC"/>
              <w:rPr>
                <w:ins w:id="871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783C" w14:textId="77777777" w:rsidR="00A02EDC" w:rsidRPr="0006458D" w:rsidRDefault="00A02EDC" w:rsidP="00EB72BA">
            <w:pPr>
              <w:pStyle w:val="TAC"/>
              <w:rPr>
                <w:ins w:id="872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4587" w14:textId="77777777" w:rsidR="00A02EDC" w:rsidRPr="0006458D" w:rsidRDefault="00A02EDC" w:rsidP="00EB72BA">
            <w:pPr>
              <w:pStyle w:val="TAC"/>
              <w:rPr>
                <w:ins w:id="873" w:author="D. Everaere" w:date="2019-10-16T05:39:00Z"/>
              </w:rPr>
            </w:pPr>
            <w:ins w:id="874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1A92" w14:textId="77777777" w:rsidR="00A02EDC" w:rsidRPr="0006458D" w:rsidRDefault="00A02EDC" w:rsidP="00EB72BA">
            <w:pPr>
              <w:pStyle w:val="TAC"/>
              <w:rPr>
                <w:ins w:id="875" w:author="D. Everaere" w:date="2019-10-16T05:39:00Z"/>
              </w:rPr>
            </w:pPr>
            <w:ins w:id="876" w:author="D. Everaere" w:date="2019-10-16T05:39:00Z">
              <w:r w:rsidRPr="0006458D">
                <w:t>[13.</w:t>
              </w:r>
              <w:r>
                <w:t>3</w:t>
              </w:r>
              <w:r w:rsidRPr="0006458D">
                <w:t>]</w:t>
              </w:r>
            </w:ins>
          </w:p>
        </w:tc>
      </w:tr>
      <w:tr w:rsidR="00A02EDC" w:rsidRPr="0006458D" w14:paraId="4A643C1B" w14:textId="77777777" w:rsidTr="00EB72BA">
        <w:trPr>
          <w:trHeight w:val="105"/>
          <w:ins w:id="877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AAFD4" w14:textId="77777777" w:rsidR="00A02EDC" w:rsidRPr="0006458D" w:rsidRDefault="00A02EDC" w:rsidP="00EB72BA">
            <w:pPr>
              <w:spacing w:after="0"/>
              <w:rPr>
                <w:ins w:id="878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83A66" w14:textId="77777777" w:rsidR="00A02EDC" w:rsidRPr="0006458D" w:rsidRDefault="00A02EDC" w:rsidP="00EB72BA">
            <w:pPr>
              <w:spacing w:after="0"/>
              <w:rPr>
                <w:ins w:id="879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5217E" w14:textId="77777777" w:rsidR="00A02EDC" w:rsidRPr="0006458D" w:rsidRDefault="00A02EDC" w:rsidP="00EB72BA">
            <w:pPr>
              <w:pStyle w:val="TAC"/>
              <w:rPr>
                <w:ins w:id="880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2885C" w14:textId="77777777" w:rsidR="00A02EDC" w:rsidRPr="0006458D" w:rsidRDefault="00A02EDC" w:rsidP="00EB72BA">
            <w:pPr>
              <w:pStyle w:val="TAC"/>
              <w:rPr>
                <w:ins w:id="881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603FF" w14:textId="77777777" w:rsidR="00A02EDC" w:rsidRPr="0006458D" w:rsidRDefault="00A02EDC" w:rsidP="00EB72BA">
            <w:pPr>
              <w:pStyle w:val="TAC"/>
              <w:rPr>
                <w:ins w:id="882" w:author="D. Everaere" w:date="2019-10-16T05:39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4078F" w14:textId="77777777" w:rsidR="00A02EDC" w:rsidRPr="0006458D" w:rsidRDefault="00A02EDC" w:rsidP="00EB72BA">
            <w:pPr>
              <w:pStyle w:val="TAC"/>
              <w:rPr>
                <w:ins w:id="883" w:author="D. Everaere" w:date="2019-10-16T05:39:00Z"/>
              </w:rPr>
            </w:pPr>
            <w:ins w:id="884" w:author="D. Everaere" w:date="2019-10-16T05:39:00Z">
              <w:r w:rsidRPr="0006458D">
                <w:t>G-FR2-A5-7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2BC16" w14:textId="77777777" w:rsidR="00A02EDC" w:rsidRPr="0006458D" w:rsidRDefault="00A02EDC" w:rsidP="00EB72BA">
            <w:pPr>
              <w:pStyle w:val="TAC"/>
              <w:rPr>
                <w:ins w:id="885" w:author="D. Everaere" w:date="2019-10-16T05:39:00Z"/>
              </w:rPr>
            </w:pPr>
            <w:ins w:id="886" w:author="D. Everaere" w:date="2019-10-16T05:39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683D" w14:textId="77777777" w:rsidR="00A02EDC" w:rsidRPr="0006458D" w:rsidRDefault="00A02EDC" w:rsidP="00EB72BA">
            <w:pPr>
              <w:pStyle w:val="TAC"/>
              <w:rPr>
                <w:ins w:id="887" w:author="D. Everaere" w:date="2019-10-16T05:39:00Z"/>
              </w:rPr>
            </w:pPr>
            <w:ins w:id="888" w:author="D. Everaere" w:date="2019-10-16T05:39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DA9B" w14:textId="77777777" w:rsidR="00A02EDC" w:rsidRPr="0006458D" w:rsidRDefault="00A02EDC" w:rsidP="00EB72BA">
            <w:pPr>
              <w:pStyle w:val="TAC"/>
              <w:rPr>
                <w:ins w:id="889" w:author="D. Everaere" w:date="2019-10-16T05:39:00Z"/>
              </w:rPr>
            </w:pPr>
            <w:ins w:id="890" w:author="D. Everaere" w:date="2019-10-16T05:39:00Z">
              <w:r w:rsidRPr="0006458D">
                <w:t>[13.7]</w:t>
              </w:r>
            </w:ins>
          </w:p>
        </w:tc>
      </w:tr>
      <w:tr w:rsidR="00A02EDC" w:rsidRPr="0006458D" w14:paraId="5AD3EBC1" w14:textId="77777777" w:rsidTr="00EB72BA">
        <w:trPr>
          <w:trHeight w:val="105"/>
          <w:ins w:id="891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C2CF" w14:textId="77777777" w:rsidR="00A02EDC" w:rsidRPr="0006458D" w:rsidRDefault="00A02EDC" w:rsidP="00EB72BA">
            <w:pPr>
              <w:spacing w:after="0"/>
              <w:rPr>
                <w:ins w:id="892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8415D" w14:textId="77777777" w:rsidR="00A02EDC" w:rsidRPr="0006458D" w:rsidRDefault="00A02EDC" w:rsidP="00EB72BA">
            <w:pPr>
              <w:spacing w:after="0"/>
              <w:rPr>
                <w:ins w:id="893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4F2E" w14:textId="77777777" w:rsidR="00A02EDC" w:rsidRPr="0006458D" w:rsidRDefault="00A02EDC" w:rsidP="00EB72BA">
            <w:pPr>
              <w:pStyle w:val="TAC"/>
              <w:rPr>
                <w:ins w:id="894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3948" w14:textId="77777777" w:rsidR="00A02EDC" w:rsidRPr="0006458D" w:rsidRDefault="00A02EDC" w:rsidP="00EB72BA">
            <w:pPr>
              <w:pStyle w:val="TAC"/>
              <w:rPr>
                <w:ins w:id="895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4105" w14:textId="77777777" w:rsidR="00A02EDC" w:rsidRPr="0006458D" w:rsidRDefault="00A02EDC" w:rsidP="00EB72BA">
            <w:pPr>
              <w:pStyle w:val="TAC"/>
              <w:rPr>
                <w:ins w:id="896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3814" w14:textId="77777777" w:rsidR="00A02EDC" w:rsidRPr="0006458D" w:rsidRDefault="00A02EDC" w:rsidP="00EB72BA">
            <w:pPr>
              <w:pStyle w:val="TAC"/>
              <w:rPr>
                <w:ins w:id="897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3A3F" w14:textId="77777777" w:rsidR="00A02EDC" w:rsidRPr="0006458D" w:rsidRDefault="00A02EDC" w:rsidP="00EB72BA">
            <w:pPr>
              <w:pStyle w:val="TAC"/>
              <w:rPr>
                <w:ins w:id="898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5AC7" w14:textId="77777777" w:rsidR="00A02EDC" w:rsidRPr="0006458D" w:rsidRDefault="00A02EDC" w:rsidP="00EB72BA">
            <w:pPr>
              <w:pStyle w:val="TAC"/>
              <w:rPr>
                <w:ins w:id="899" w:author="D. Everaere" w:date="2019-10-16T05:39:00Z"/>
              </w:rPr>
            </w:pPr>
            <w:ins w:id="900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609B" w14:textId="77777777" w:rsidR="00A02EDC" w:rsidRPr="0006458D" w:rsidRDefault="00A02EDC" w:rsidP="00EB72BA">
            <w:pPr>
              <w:pStyle w:val="TAC"/>
              <w:rPr>
                <w:ins w:id="901" w:author="D. Everaere" w:date="2019-10-16T05:39:00Z"/>
              </w:rPr>
            </w:pPr>
            <w:ins w:id="902" w:author="D. Everaere" w:date="2019-10-16T05:39:00Z">
              <w:r w:rsidRPr="0006458D">
                <w:t>[13.</w:t>
              </w:r>
              <w:r>
                <w:t>1</w:t>
              </w:r>
              <w:r w:rsidRPr="0006458D">
                <w:t>]</w:t>
              </w:r>
            </w:ins>
          </w:p>
        </w:tc>
      </w:tr>
      <w:tr w:rsidR="00A02EDC" w:rsidRPr="0006458D" w14:paraId="486B8FBC" w14:textId="77777777" w:rsidTr="00EB72BA">
        <w:trPr>
          <w:trHeight w:val="179"/>
          <w:ins w:id="903" w:author="D. Everaere" w:date="2019-10-16T05:39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835F7" w14:textId="77777777" w:rsidR="00A02EDC" w:rsidRPr="0006458D" w:rsidRDefault="00A02EDC" w:rsidP="00EB72BA">
            <w:pPr>
              <w:pStyle w:val="TAC"/>
              <w:rPr>
                <w:ins w:id="904" w:author="D. Everaere" w:date="2019-10-16T05:39:00Z"/>
              </w:rPr>
            </w:pPr>
            <w:ins w:id="905" w:author="D. Everaere" w:date="2019-10-16T05:39:00Z">
              <w:r w:rsidRPr="0006458D">
                <w:t>2</w:t>
              </w:r>
            </w:ins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AF8F5" w14:textId="77777777" w:rsidR="00A02EDC" w:rsidRPr="0006458D" w:rsidRDefault="00A02EDC" w:rsidP="00EB72BA">
            <w:pPr>
              <w:spacing w:after="0"/>
              <w:rPr>
                <w:ins w:id="906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D99A2" w14:textId="77777777" w:rsidR="00A02EDC" w:rsidRPr="0006458D" w:rsidRDefault="00A02EDC" w:rsidP="00EB72BA">
            <w:pPr>
              <w:pStyle w:val="TAC"/>
              <w:rPr>
                <w:ins w:id="907" w:author="D. Everaere" w:date="2019-10-16T05:39:00Z"/>
                <w:rFonts w:cs="Arial"/>
              </w:rPr>
            </w:pPr>
            <w:ins w:id="908" w:author="D. Everaere" w:date="2019-10-16T05:39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FBB265" w14:textId="77777777" w:rsidR="00A02EDC" w:rsidRPr="0006458D" w:rsidRDefault="00A02EDC" w:rsidP="00EB72BA">
            <w:pPr>
              <w:pStyle w:val="TAC"/>
              <w:rPr>
                <w:ins w:id="909" w:author="D. Everaere" w:date="2019-10-16T05:39:00Z"/>
              </w:rPr>
            </w:pPr>
            <w:ins w:id="910" w:author="D. Everaere" w:date="2019-10-16T05:39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79EAB" w14:textId="77777777" w:rsidR="00A02EDC" w:rsidRPr="0006458D" w:rsidRDefault="00A02EDC" w:rsidP="00EB72BA">
            <w:pPr>
              <w:pStyle w:val="TAC"/>
              <w:rPr>
                <w:ins w:id="911" w:author="D. Everaere" w:date="2019-10-16T05:39:00Z"/>
              </w:rPr>
            </w:pPr>
            <w:ins w:id="912" w:author="D. Everaere" w:date="2019-10-16T05:39:00Z">
              <w:r w:rsidRPr="0006458D">
                <w:t>70 %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8EAEA9" w14:textId="77777777" w:rsidR="00A02EDC" w:rsidRPr="0006458D" w:rsidRDefault="00A02EDC" w:rsidP="00EB72BA">
            <w:pPr>
              <w:pStyle w:val="TAC"/>
              <w:rPr>
                <w:ins w:id="913" w:author="D. Everaere" w:date="2019-10-16T05:39:00Z"/>
              </w:rPr>
            </w:pPr>
            <w:ins w:id="914" w:author="D. Everaere" w:date="2019-10-16T05:39:00Z">
              <w:r w:rsidRPr="0006458D">
                <w:t>G-FR2-A3-7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CF4724" w14:textId="77777777" w:rsidR="00A02EDC" w:rsidRPr="0006458D" w:rsidRDefault="00A02EDC" w:rsidP="00EB72BA">
            <w:pPr>
              <w:pStyle w:val="TAC"/>
              <w:rPr>
                <w:ins w:id="915" w:author="D. Everaere" w:date="2019-10-16T05:39:00Z"/>
              </w:rPr>
            </w:pPr>
            <w:ins w:id="916" w:author="D. Everaere" w:date="2019-10-16T05:39:00Z">
              <w:r w:rsidRPr="0006458D">
                <w:t>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8D6F8" w14:textId="77777777" w:rsidR="00A02EDC" w:rsidRPr="0006458D" w:rsidRDefault="00A02EDC" w:rsidP="00EB72BA">
            <w:pPr>
              <w:pStyle w:val="TAC"/>
              <w:rPr>
                <w:ins w:id="917" w:author="D. Everaere" w:date="2019-10-16T05:39:00Z"/>
              </w:rPr>
            </w:pPr>
            <w:ins w:id="918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8BA5FC" w14:textId="77777777" w:rsidR="00A02EDC" w:rsidRPr="0006458D" w:rsidRDefault="00A02EDC" w:rsidP="00EB72BA">
            <w:pPr>
              <w:pStyle w:val="TAC"/>
              <w:rPr>
                <w:ins w:id="919" w:author="D. Everaere" w:date="2019-10-16T05:39:00Z"/>
              </w:rPr>
            </w:pPr>
            <w:ins w:id="920" w:author="D. Everaere" w:date="2019-10-16T05:39:00Z">
              <w:r w:rsidRPr="0006458D">
                <w:t>[1.</w:t>
              </w:r>
              <w:r>
                <w:t>5</w:t>
              </w:r>
              <w:r w:rsidRPr="0006458D">
                <w:t>]</w:t>
              </w:r>
            </w:ins>
          </w:p>
        </w:tc>
      </w:tr>
      <w:tr w:rsidR="00A02EDC" w:rsidRPr="0006458D" w14:paraId="2D2F32D6" w14:textId="77777777" w:rsidTr="00EB72BA">
        <w:trPr>
          <w:trHeight w:val="170"/>
          <w:ins w:id="921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5FB4F" w14:textId="77777777" w:rsidR="00A02EDC" w:rsidRPr="0006458D" w:rsidRDefault="00A02EDC" w:rsidP="00EB72BA">
            <w:pPr>
              <w:pStyle w:val="TAC"/>
              <w:rPr>
                <w:ins w:id="922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6E1A4" w14:textId="77777777" w:rsidR="00A02EDC" w:rsidRPr="0006458D" w:rsidRDefault="00A02EDC" w:rsidP="00EB72BA">
            <w:pPr>
              <w:spacing w:after="0"/>
              <w:rPr>
                <w:ins w:id="923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AFF30" w14:textId="77777777" w:rsidR="00A02EDC" w:rsidRPr="0006458D" w:rsidRDefault="00A02EDC" w:rsidP="00EB72BA">
            <w:pPr>
              <w:pStyle w:val="TAC"/>
              <w:rPr>
                <w:ins w:id="924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C872A" w14:textId="77777777" w:rsidR="00A02EDC" w:rsidRPr="0006458D" w:rsidRDefault="00A02EDC" w:rsidP="00EB72BA">
            <w:pPr>
              <w:pStyle w:val="TAC"/>
              <w:rPr>
                <w:ins w:id="925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A2EF9" w14:textId="77777777" w:rsidR="00A02EDC" w:rsidRPr="0006458D" w:rsidRDefault="00A02EDC" w:rsidP="00EB72BA">
            <w:pPr>
              <w:pStyle w:val="TAC"/>
              <w:rPr>
                <w:ins w:id="926" w:author="D. Everaere" w:date="2019-10-16T05:39:00Z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8F9B3" w14:textId="77777777" w:rsidR="00A02EDC" w:rsidRPr="0006458D" w:rsidRDefault="00A02EDC" w:rsidP="00EB72BA">
            <w:pPr>
              <w:pStyle w:val="TAC"/>
              <w:rPr>
                <w:ins w:id="927" w:author="D. Everaere" w:date="2019-10-16T05:39:00Z"/>
              </w:rPr>
            </w:pPr>
            <w:ins w:id="928" w:author="D. Everaere" w:date="2019-10-16T05:39:00Z">
              <w:r w:rsidRPr="0006458D">
                <w:t>G-FR2-A3-19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0970" w14:textId="77777777" w:rsidR="00A02EDC" w:rsidRPr="0006458D" w:rsidRDefault="00A02EDC" w:rsidP="00EB72BA">
            <w:pPr>
              <w:pStyle w:val="TAC"/>
              <w:rPr>
                <w:ins w:id="929" w:author="D. Everaere" w:date="2019-10-16T05:39:00Z"/>
              </w:rPr>
            </w:pPr>
            <w:ins w:id="930" w:author="D. Everaere" w:date="2019-10-16T05:39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FD7B" w14:textId="77777777" w:rsidR="00A02EDC" w:rsidRPr="0006458D" w:rsidRDefault="00A02EDC" w:rsidP="00EB72BA">
            <w:pPr>
              <w:pStyle w:val="TAC"/>
              <w:rPr>
                <w:ins w:id="931" w:author="D. Everaere" w:date="2019-10-16T05:39:00Z"/>
              </w:rPr>
            </w:pPr>
            <w:ins w:id="932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31D2" w14:textId="77777777" w:rsidR="00A02EDC" w:rsidRPr="0006458D" w:rsidRDefault="00A02EDC" w:rsidP="00EB72BA">
            <w:pPr>
              <w:pStyle w:val="TAC"/>
              <w:rPr>
                <w:ins w:id="933" w:author="D. Everaere" w:date="2019-10-16T05:39:00Z"/>
              </w:rPr>
            </w:pPr>
            <w:ins w:id="934" w:author="D. Everaere" w:date="2019-10-16T05:39:00Z">
              <w:r w:rsidRPr="0006458D">
                <w:t>[1.</w:t>
              </w:r>
              <w:r>
                <w:t>2</w:t>
              </w:r>
              <w:r w:rsidRPr="0006458D">
                <w:t>]</w:t>
              </w:r>
            </w:ins>
          </w:p>
        </w:tc>
      </w:tr>
      <w:tr w:rsidR="00A02EDC" w:rsidRPr="0006458D" w14:paraId="1369CBF1" w14:textId="77777777" w:rsidTr="00EB72BA">
        <w:trPr>
          <w:trHeight w:val="170"/>
          <w:ins w:id="935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16632" w14:textId="77777777" w:rsidR="00A02EDC" w:rsidRPr="0006458D" w:rsidRDefault="00A02EDC" w:rsidP="00EB72BA">
            <w:pPr>
              <w:pStyle w:val="TAC"/>
              <w:rPr>
                <w:ins w:id="936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A4410" w14:textId="77777777" w:rsidR="00A02EDC" w:rsidRPr="0006458D" w:rsidRDefault="00A02EDC" w:rsidP="00EB72BA">
            <w:pPr>
              <w:spacing w:after="0"/>
              <w:rPr>
                <w:ins w:id="937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1E09E" w14:textId="77777777" w:rsidR="00A02EDC" w:rsidRPr="0006458D" w:rsidRDefault="00A02EDC" w:rsidP="00EB72BA">
            <w:pPr>
              <w:pStyle w:val="TAC"/>
              <w:rPr>
                <w:ins w:id="938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3002F" w14:textId="77777777" w:rsidR="00A02EDC" w:rsidRPr="0006458D" w:rsidRDefault="00A02EDC" w:rsidP="00EB72BA">
            <w:pPr>
              <w:pStyle w:val="TAC"/>
              <w:rPr>
                <w:ins w:id="939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B15C4" w14:textId="77777777" w:rsidR="00A02EDC" w:rsidRPr="0006458D" w:rsidRDefault="00A02EDC" w:rsidP="00EB72BA">
            <w:pPr>
              <w:pStyle w:val="TAC"/>
              <w:rPr>
                <w:ins w:id="940" w:author="D. Everaere" w:date="2019-10-16T05:39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EE26E" w14:textId="77777777" w:rsidR="00A02EDC" w:rsidRPr="0006458D" w:rsidRDefault="00A02EDC" w:rsidP="00EB72BA">
            <w:pPr>
              <w:pStyle w:val="TAC"/>
              <w:rPr>
                <w:ins w:id="941" w:author="D. Everaere" w:date="2019-10-16T05:39:00Z"/>
              </w:rPr>
            </w:pPr>
            <w:ins w:id="942" w:author="D. Everaere" w:date="2019-10-16T05:39:00Z">
              <w:r w:rsidRPr="0006458D">
                <w:t>G-FR2-A4-17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19B2F" w14:textId="77777777" w:rsidR="00A02EDC" w:rsidRPr="0006458D" w:rsidRDefault="00A02EDC" w:rsidP="00EB72BA">
            <w:pPr>
              <w:pStyle w:val="TAC"/>
              <w:rPr>
                <w:ins w:id="943" w:author="D. Everaere" w:date="2019-10-16T05:39:00Z"/>
              </w:rPr>
            </w:pPr>
            <w:ins w:id="944" w:author="D. Everaere" w:date="2019-10-16T05:39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3269" w14:textId="77777777" w:rsidR="00A02EDC" w:rsidRPr="0006458D" w:rsidRDefault="00A02EDC" w:rsidP="00EB72BA">
            <w:pPr>
              <w:pStyle w:val="TAC"/>
              <w:rPr>
                <w:ins w:id="945" w:author="D. Everaere" w:date="2019-10-16T05:39:00Z"/>
              </w:rPr>
            </w:pPr>
            <w:ins w:id="946" w:author="D. Everaere" w:date="2019-10-16T05:39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EC44" w14:textId="77777777" w:rsidR="00A02EDC" w:rsidRPr="0006458D" w:rsidRDefault="00A02EDC" w:rsidP="00EB72BA">
            <w:pPr>
              <w:pStyle w:val="TAC"/>
              <w:rPr>
                <w:ins w:id="947" w:author="D. Everaere" w:date="2019-10-16T05:39:00Z"/>
              </w:rPr>
            </w:pPr>
            <w:ins w:id="948" w:author="D. Everaere" w:date="2019-10-16T05:39:00Z">
              <w:r w:rsidRPr="0006458D">
                <w:t>[18.</w:t>
              </w:r>
              <w:r>
                <w:t>8</w:t>
              </w:r>
              <w:r w:rsidRPr="0006458D">
                <w:t>]</w:t>
              </w:r>
            </w:ins>
          </w:p>
        </w:tc>
      </w:tr>
      <w:tr w:rsidR="00A02EDC" w:rsidRPr="0006458D" w14:paraId="48DAF632" w14:textId="77777777" w:rsidTr="00EB72BA">
        <w:trPr>
          <w:trHeight w:val="170"/>
          <w:ins w:id="949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18ADB" w14:textId="77777777" w:rsidR="00A02EDC" w:rsidRPr="0006458D" w:rsidRDefault="00A02EDC" w:rsidP="00EB72BA">
            <w:pPr>
              <w:pStyle w:val="TAC"/>
              <w:rPr>
                <w:ins w:id="950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8D724" w14:textId="77777777" w:rsidR="00A02EDC" w:rsidRPr="0006458D" w:rsidRDefault="00A02EDC" w:rsidP="00EB72BA">
            <w:pPr>
              <w:spacing w:after="0"/>
              <w:rPr>
                <w:ins w:id="951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242E9" w14:textId="77777777" w:rsidR="00A02EDC" w:rsidRPr="0006458D" w:rsidRDefault="00A02EDC" w:rsidP="00EB72BA">
            <w:pPr>
              <w:pStyle w:val="TAC"/>
              <w:rPr>
                <w:ins w:id="952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DE5C0" w14:textId="77777777" w:rsidR="00A02EDC" w:rsidRPr="0006458D" w:rsidRDefault="00A02EDC" w:rsidP="00EB72BA">
            <w:pPr>
              <w:pStyle w:val="TAC"/>
              <w:rPr>
                <w:ins w:id="953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3A907" w14:textId="77777777" w:rsidR="00A02EDC" w:rsidRPr="0006458D" w:rsidRDefault="00A02EDC" w:rsidP="00EB72BA">
            <w:pPr>
              <w:pStyle w:val="TAC"/>
              <w:rPr>
                <w:ins w:id="954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846D1" w14:textId="77777777" w:rsidR="00A02EDC" w:rsidRPr="0006458D" w:rsidRDefault="00A02EDC" w:rsidP="00EB72BA">
            <w:pPr>
              <w:pStyle w:val="TAC"/>
              <w:rPr>
                <w:ins w:id="955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1682A" w14:textId="77777777" w:rsidR="00A02EDC" w:rsidRPr="0006458D" w:rsidRDefault="00A02EDC" w:rsidP="00EB72BA">
            <w:pPr>
              <w:pStyle w:val="TAC"/>
              <w:rPr>
                <w:ins w:id="956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5DB7E" w14:textId="77777777" w:rsidR="00A02EDC" w:rsidRPr="0006458D" w:rsidRDefault="00A02EDC" w:rsidP="00EB72BA">
            <w:pPr>
              <w:pStyle w:val="TAC"/>
              <w:rPr>
                <w:ins w:id="957" w:author="D. Everaere" w:date="2019-10-16T05:39:00Z"/>
              </w:rPr>
            </w:pPr>
            <w:ins w:id="958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22824" w14:textId="77777777" w:rsidR="00A02EDC" w:rsidRPr="0006458D" w:rsidRDefault="00A02EDC" w:rsidP="00EB72BA">
            <w:pPr>
              <w:pStyle w:val="TAC"/>
              <w:rPr>
                <w:ins w:id="959" w:author="D. Everaere" w:date="2019-10-16T05:39:00Z"/>
              </w:rPr>
            </w:pPr>
            <w:ins w:id="960" w:author="D. Everaere" w:date="2019-10-16T05:39:00Z">
              <w:r w:rsidRPr="0006458D">
                <w:t>[18.</w:t>
              </w:r>
              <w:r>
                <w:t>3</w:t>
              </w:r>
              <w:r w:rsidRPr="0006458D">
                <w:t>]</w:t>
              </w:r>
            </w:ins>
          </w:p>
        </w:tc>
      </w:tr>
    </w:tbl>
    <w:p w14:paraId="1631D94A" w14:textId="77777777" w:rsidR="00A02EDC" w:rsidRPr="0006458D" w:rsidRDefault="00A02EDC" w:rsidP="0089365F"/>
    <w:p w14:paraId="267149BA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lastRenderedPageBreak/>
        <w:t>Table 11.2.2.1.2-3: Minimum requirements for PUSCH, 50 MHz channel bandwidth</w:t>
      </w:r>
      <w:r w:rsidRPr="0006458D">
        <w:rPr>
          <w:lang w:eastAsia="zh-CN"/>
        </w:rPr>
        <w:t>, 120 kHz SCS</w:t>
      </w: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89365F" w:rsidRPr="0006458D" w14:paraId="46D7A51E" w14:textId="77777777" w:rsidTr="0089365F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3172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CA30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833C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4892" w14:textId="77777777" w:rsidR="0089365F" w:rsidRPr="0006458D" w:rsidRDefault="0089365F" w:rsidP="009964B0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proofErr w:type="spellStart"/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>orrelation</w:t>
            </w:r>
            <w:proofErr w:type="spellEnd"/>
            <w:r w:rsidRPr="0006458D">
              <w:rPr>
                <w:rFonts w:cs="Arial"/>
                <w:lang w:val="fr-FR"/>
              </w:rPr>
              <w:t xml:space="preserve">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F696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B866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0E13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D3C1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7FAE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14:paraId="62753DFB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89365F" w:rsidRPr="0006458D" w14:paraId="4F2D43B7" w14:textId="77777777" w:rsidTr="0089365F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E64F0E" w14:textId="77777777" w:rsidR="0089365F" w:rsidRPr="0006458D" w:rsidRDefault="0089365F" w:rsidP="009964B0">
            <w:pPr>
              <w:pStyle w:val="TAC"/>
            </w:pPr>
            <w:r w:rsidRPr="0006458D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73C026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9F598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992B1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BD4832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879355" w14:textId="77777777" w:rsidR="0089365F" w:rsidRPr="0006458D" w:rsidRDefault="0089365F" w:rsidP="009964B0">
            <w:pPr>
              <w:pStyle w:val="TAC"/>
            </w:pPr>
            <w:r w:rsidRPr="0006458D">
              <w:t>G-FR2-A3-3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2C16AC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E8273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F57F0" w14:textId="13ED08A3" w:rsidR="0089365F" w:rsidRPr="0006458D" w:rsidRDefault="0089365F" w:rsidP="009964B0">
            <w:pPr>
              <w:pStyle w:val="TAC"/>
            </w:pPr>
            <w:del w:id="961" w:author="D. Everaere" w:date="2019-10-15T17:08:00Z">
              <w:r w:rsidRPr="0006458D" w:rsidDel="004E2287">
                <w:delText>[-</w:delText>
              </w:r>
              <w:r w:rsidR="00761235" w:rsidDel="004E2287">
                <w:delText>2.1</w:delText>
              </w:r>
            </w:del>
            <w:ins w:id="962" w:author="D. Everaere" w:date="2019-10-15T17:08:00Z">
              <w:r w:rsidR="004E2287">
                <w:t>-1.8</w:t>
              </w:r>
            </w:ins>
            <w:r w:rsidRPr="0006458D">
              <w:t>]</w:t>
            </w:r>
          </w:p>
        </w:tc>
      </w:tr>
      <w:tr w:rsidR="0089365F" w:rsidRPr="0006458D" w14:paraId="370E3167" w14:textId="77777777" w:rsidTr="0089365F">
        <w:trPr>
          <w:trHeight w:val="7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B9FCC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E003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A42A6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BB4E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77FD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F71D4" w14:textId="77777777" w:rsidR="0089365F" w:rsidRPr="0006458D" w:rsidRDefault="0089365F" w:rsidP="009964B0">
            <w:pPr>
              <w:pStyle w:val="TAC"/>
            </w:pPr>
            <w:r w:rsidRPr="0006458D">
              <w:t>G-FR2-A3-15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8ECA5A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5AD98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118453" w14:textId="3B3A7AEC" w:rsidR="0089365F" w:rsidRPr="0006458D" w:rsidRDefault="0089365F" w:rsidP="009964B0">
            <w:pPr>
              <w:pStyle w:val="TAC"/>
            </w:pPr>
            <w:r w:rsidRPr="0006458D">
              <w:t>[-</w:t>
            </w:r>
            <w:del w:id="963" w:author="D. Everaere" w:date="2019-10-15T17:08:00Z">
              <w:r w:rsidR="00761235" w:rsidDel="004E2287">
                <w:delText>2.4</w:delText>
              </w:r>
            </w:del>
            <w:ins w:id="964" w:author="D. Everaere" w:date="2019-10-15T17:08:00Z">
              <w:r w:rsidR="004E2287">
                <w:t>2.1</w:t>
              </w:r>
            </w:ins>
            <w:r w:rsidRPr="0006458D">
              <w:t>]</w:t>
            </w:r>
          </w:p>
        </w:tc>
      </w:tr>
      <w:tr w:rsidR="0089365F" w:rsidRPr="0006458D" w14:paraId="003B0121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A20AC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1441A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283F7F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18C714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9F8DE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ED5C1A" w14:textId="77777777" w:rsidR="0089365F" w:rsidRPr="0006458D" w:rsidRDefault="0089365F" w:rsidP="009964B0">
            <w:pPr>
              <w:pStyle w:val="TAC"/>
            </w:pPr>
            <w:r w:rsidRPr="0006458D">
              <w:t>G-FR2-A4-3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F3412A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BB80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1622" w14:textId="42AD96BF" w:rsidR="0089365F" w:rsidRPr="0006458D" w:rsidRDefault="0089365F" w:rsidP="009964B0">
            <w:pPr>
              <w:pStyle w:val="TAC"/>
            </w:pPr>
            <w:r w:rsidRPr="0006458D">
              <w:t>[11.</w:t>
            </w:r>
            <w:del w:id="965" w:author="D. Everaere" w:date="2019-10-15T17:09:00Z">
              <w:r w:rsidR="00761235" w:rsidDel="004E2287">
                <w:delText>3</w:delText>
              </w:r>
            </w:del>
            <w:ins w:id="966" w:author="D. Everaere" w:date="2019-10-15T17:09:00Z">
              <w:r w:rsidR="004E2287">
                <w:t>6</w:t>
              </w:r>
            </w:ins>
            <w:r w:rsidRPr="0006458D">
              <w:t>]</w:t>
            </w:r>
          </w:p>
        </w:tc>
      </w:tr>
      <w:tr w:rsidR="0089365F" w:rsidRPr="0006458D" w14:paraId="26A4E8D9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6FC5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AAB8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27AA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8767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5A1C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B198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C3D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84EA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EA3C" w14:textId="6537445D" w:rsidR="0089365F" w:rsidRPr="0006458D" w:rsidRDefault="0089365F" w:rsidP="009964B0">
            <w:pPr>
              <w:pStyle w:val="TAC"/>
            </w:pPr>
            <w:r w:rsidRPr="0006458D">
              <w:t>[</w:t>
            </w:r>
            <w:r w:rsidR="00761235">
              <w:t>10.9</w:t>
            </w:r>
            <w:r w:rsidRPr="0006458D">
              <w:t>]</w:t>
            </w:r>
          </w:p>
        </w:tc>
      </w:tr>
      <w:tr w:rsidR="0089365F" w:rsidRPr="0006458D" w14:paraId="729C45D4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599A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3BCA8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96CF3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559AE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E32E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41884" w14:textId="77777777" w:rsidR="0089365F" w:rsidRPr="0006458D" w:rsidRDefault="0089365F" w:rsidP="009964B0">
            <w:pPr>
              <w:pStyle w:val="TAC"/>
            </w:pPr>
            <w:r w:rsidRPr="0006458D">
              <w:t>G-FR2-A4-13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D742A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64F9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65A5" w14:textId="2D4BD00E" w:rsidR="0089365F" w:rsidRPr="0006458D" w:rsidRDefault="0089365F" w:rsidP="009964B0">
            <w:pPr>
              <w:pStyle w:val="TAC"/>
            </w:pPr>
            <w:r w:rsidRPr="0006458D">
              <w:t>[</w:t>
            </w:r>
            <w:del w:id="967" w:author="D. Everaere" w:date="2019-10-15T17:09:00Z">
              <w:r w:rsidR="00761235" w:rsidDel="004E2287">
                <w:delText>11.2</w:delText>
              </w:r>
            </w:del>
            <w:ins w:id="968" w:author="D. Everaere" w:date="2019-10-15T17:09:00Z">
              <w:r w:rsidR="004E2287">
                <w:t>10.9</w:t>
              </w:r>
            </w:ins>
            <w:r w:rsidRPr="0006458D">
              <w:t>]</w:t>
            </w:r>
          </w:p>
        </w:tc>
      </w:tr>
      <w:tr w:rsidR="0089365F" w:rsidRPr="0006458D" w14:paraId="6DB8A407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FBC8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0005F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366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951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749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7C0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265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71A7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DC0D" w14:textId="575F377A" w:rsidR="0089365F" w:rsidRPr="0006458D" w:rsidRDefault="0089365F" w:rsidP="009964B0">
            <w:pPr>
              <w:pStyle w:val="TAC"/>
            </w:pPr>
            <w:r w:rsidRPr="0006458D">
              <w:t>[10.</w:t>
            </w:r>
            <w:del w:id="969" w:author="D. Everaere" w:date="2019-10-15T17:09:00Z">
              <w:r w:rsidR="00761235" w:rsidDel="004E2287">
                <w:delText>7</w:delText>
              </w:r>
            </w:del>
            <w:ins w:id="970" w:author="D. Everaere" w:date="2019-10-15T17:09:00Z">
              <w:r w:rsidR="004E2287">
                <w:t>5</w:t>
              </w:r>
            </w:ins>
            <w:r w:rsidRPr="0006458D">
              <w:t>]</w:t>
            </w:r>
          </w:p>
        </w:tc>
      </w:tr>
      <w:tr w:rsidR="0089365F" w:rsidRPr="0006458D" w14:paraId="45226A37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79A16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326FE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FB7ED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E6928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54F5F4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6C63FC" w14:textId="77777777" w:rsidR="0089365F" w:rsidRPr="0006458D" w:rsidRDefault="0089365F" w:rsidP="009964B0">
            <w:pPr>
              <w:pStyle w:val="TAC"/>
            </w:pPr>
            <w:r w:rsidRPr="0006458D">
              <w:t>G-FR2-A5-3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4AC49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262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518B9" w14:textId="06CC6411" w:rsidR="0089365F" w:rsidRPr="0006458D" w:rsidRDefault="0089365F" w:rsidP="009964B0">
            <w:pPr>
              <w:pStyle w:val="TAC"/>
            </w:pPr>
            <w:r w:rsidRPr="0006458D">
              <w:t>[</w:t>
            </w:r>
            <w:del w:id="971" w:author="D. Everaere" w:date="2019-10-15T17:09:00Z">
              <w:r w:rsidR="00761235" w:rsidDel="004E2287">
                <w:delText>14.1</w:delText>
              </w:r>
            </w:del>
            <w:ins w:id="972" w:author="D. Everaere" w:date="2019-10-15T17:09:00Z">
              <w:r w:rsidR="004E2287">
                <w:t>13.7</w:t>
              </w:r>
            </w:ins>
            <w:r w:rsidRPr="0006458D">
              <w:t>]</w:t>
            </w:r>
          </w:p>
        </w:tc>
      </w:tr>
      <w:tr w:rsidR="0089365F" w:rsidRPr="0006458D" w14:paraId="3F5CF141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1A74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C47A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6D11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FB13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DCF9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09F9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C98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2FCA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451B" w14:textId="05B9BDD1" w:rsidR="0089365F" w:rsidRPr="0006458D" w:rsidRDefault="0089365F" w:rsidP="009964B0">
            <w:pPr>
              <w:pStyle w:val="TAC"/>
            </w:pPr>
            <w:r w:rsidRPr="0006458D">
              <w:t>[13.</w:t>
            </w:r>
            <w:del w:id="973" w:author="D. Everaere" w:date="2019-10-15T17:09:00Z">
              <w:r w:rsidR="00761235" w:rsidDel="004E2287">
                <w:delText>4</w:delText>
              </w:r>
            </w:del>
            <w:ins w:id="974" w:author="D. Everaere" w:date="2019-10-15T17:09:00Z">
              <w:r w:rsidR="004E2287">
                <w:t>1</w:t>
              </w:r>
            </w:ins>
            <w:r w:rsidRPr="0006458D">
              <w:t>]</w:t>
            </w:r>
          </w:p>
        </w:tc>
      </w:tr>
      <w:tr w:rsidR="0089365F" w:rsidRPr="0006458D" w14:paraId="74276B8E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0194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6FB1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B2E51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CC39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8AD2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8AD6E" w14:textId="77777777" w:rsidR="0089365F" w:rsidRPr="0006458D" w:rsidRDefault="0089365F" w:rsidP="009964B0">
            <w:pPr>
              <w:pStyle w:val="TAC"/>
            </w:pPr>
            <w:r w:rsidRPr="0006458D">
              <w:t>G-FR2-A5-8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322822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6BA9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D491" w14:textId="6A278B1C" w:rsidR="0089365F" w:rsidRPr="0006458D" w:rsidRDefault="0089365F" w:rsidP="009964B0">
            <w:pPr>
              <w:pStyle w:val="TAC"/>
            </w:pPr>
            <w:r w:rsidRPr="0006458D">
              <w:t>[13.</w:t>
            </w:r>
            <w:ins w:id="975" w:author="D. Everaere" w:date="2019-10-15T17:09:00Z">
              <w:r w:rsidR="004E2287">
                <w:t>2</w:t>
              </w:r>
            </w:ins>
            <w:del w:id="976" w:author="D. Everaere" w:date="2019-10-15T17:09:00Z">
              <w:r w:rsidR="00761235" w:rsidDel="004E2287">
                <w:delText>7</w:delText>
              </w:r>
            </w:del>
            <w:r w:rsidRPr="0006458D">
              <w:t>]</w:t>
            </w:r>
          </w:p>
        </w:tc>
      </w:tr>
      <w:tr w:rsidR="0089365F" w:rsidRPr="0006458D" w14:paraId="54B3A517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1F3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8924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1C43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FCD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E7B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7F3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A84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D8EC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B39F" w14:textId="24F17A32" w:rsidR="0089365F" w:rsidRPr="0006458D" w:rsidRDefault="0089365F" w:rsidP="009964B0">
            <w:pPr>
              <w:pStyle w:val="TAC"/>
            </w:pPr>
            <w:r w:rsidRPr="0006458D">
              <w:t>[13.</w:t>
            </w:r>
            <w:del w:id="977" w:author="D. Everaere" w:date="2019-10-15T17:09:00Z">
              <w:r w:rsidR="00761235" w:rsidDel="004E2287">
                <w:delText>3</w:delText>
              </w:r>
            </w:del>
            <w:ins w:id="978" w:author="D. Everaere" w:date="2019-10-15T17:09:00Z">
              <w:r w:rsidR="004E2287">
                <w:t>0</w:t>
              </w:r>
            </w:ins>
            <w:r w:rsidRPr="0006458D">
              <w:t>]</w:t>
            </w:r>
          </w:p>
        </w:tc>
      </w:tr>
      <w:tr w:rsidR="0089365F" w:rsidRPr="0006458D" w14:paraId="3BF7FD9F" w14:textId="77777777" w:rsidTr="0089365F">
        <w:trPr>
          <w:trHeight w:val="26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14464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396C6C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0138A3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E6910C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5725F2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576B4F" w14:textId="77777777" w:rsidR="0089365F" w:rsidRPr="0006458D" w:rsidRDefault="0089365F" w:rsidP="009964B0">
            <w:pPr>
              <w:pStyle w:val="TAC"/>
            </w:pPr>
            <w:r w:rsidRPr="0006458D">
              <w:t>G-FR2-A3-8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CB0F6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D7934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7F7D55" w14:textId="7AC95B3D" w:rsidR="0089365F" w:rsidRPr="0006458D" w:rsidRDefault="0089365F" w:rsidP="009964B0">
            <w:pPr>
              <w:pStyle w:val="TAC"/>
            </w:pPr>
            <w:r w:rsidRPr="0006458D">
              <w:t>[1.</w:t>
            </w:r>
            <w:r w:rsidR="008E3DC0">
              <w:t>4</w:t>
            </w:r>
            <w:r w:rsidRPr="0006458D">
              <w:t>]</w:t>
            </w:r>
          </w:p>
        </w:tc>
      </w:tr>
      <w:tr w:rsidR="0089365F" w:rsidRPr="0006458D" w14:paraId="70BBF900" w14:textId="77777777" w:rsidTr="0089365F">
        <w:trPr>
          <w:trHeight w:val="24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98B2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B9767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C348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78D9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F80F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37CE5" w14:textId="77777777" w:rsidR="0089365F" w:rsidRPr="0006458D" w:rsidRDefault="0089365F" w:rsidP="009964B0">
            <w:pPr>
              <w:pStyle w:val="TAC"/>
            </w:pPr>
            <w:r w:rsidRPr="0006458D">
              <w:t>G-FR2-A3-20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B05A6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4B4CD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91449" w14:textId="455D2491" w:rsidR="0089365F" w:rsidRPr="0006458D" w:rsidRDefault="0089365F" w:rsidP="009964B0">
            <w:pPr>
              <w:pStyle w:val="TAC"/>
            </w:pPr>
            <w:r w:rsidRPr="0006458D">
              <w:t>[1.</w:t>
            </w:r>
            <w:r w:rsidR="008E3DC0">
              <w:t>3</w:t>
            </w:r>
            <w:r w:rsidRPr="0006458D">
              <w:t>]</w:t>
            </w:r>
          </w:p>
        </w:tc>
      </w:tr>
      <w:tr w:rsidR="0089365F" w:rsidRPr="0006458D" w14:paraId="6F64D8F8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4C75F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55DC57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F2F98D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5C917A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45EDE1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C3B49E" w14:textId="77777777" w:rsidR="0089365F" w:rsidRPr="0006458D" w:rsidRDefault="0089365F" w:rsidP="009964B0">
            <w:pPr>
              <w:pStyle w:val="TAC"/>
            </w:pPr>
            <w:r w:rsidRPr="0006458D">
              <w:t>G-FR2-A4-8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F4F01C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2C6D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2BA9" w14:textId="77777777" w:rsidR="0089365F" w:rsidRPr="0006458D" w:rsidRDefault="0089365F" w:rsidP="009964B0">
            <w:pPr>
              <w:pStyle w:val="TAC"/>
            </w:pPr>
            <w:r w:rsidRPr="0006458D">
              <w:t>[21.1]</w:t>
            </w:r>
          </w:p>
        </w:tc>
      </w:tr>
      <w:tr w:rsidR="0089365F" w:rsidRPr="0006458D" w14:paraId="26CCB0A3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49590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A6557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EA50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CEE8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6AE3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66EA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4A5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DCDE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0996" w14:textId="21509A35" w:rsidR="0089365F" w:rsidRPr="0006458D" w:rsidRDefault="0089365F" w:rsidP="009964B0">
            <w:pPr>
              <w:pStyle w:val="TAC"/>
            </w:pPr>
            <w:r w:rsidRPr="0006458D">
              <w:t>[18.</w:t>
            </w:r>
            <w:r w:rsidR="008E3DC0">
              <w:t>6</w:t>
            </w:r>
            <w:r w:rsidRPr="0006458D">
              <w:t>]</w:t>
            </w:r>
          </w:p>
        </w:tc>
      </w:tr>
      <w:tr w:rsidR="0089365F" w:rsidRPr="0006458D" w14:paraId="29E6BE7E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11B7C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8155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7E51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CF44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34B5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E0766" w14:textId="77777777" w:rsidR="0089365F" w:rsidRPr="0006458D" w:rsidRDefault="0089365F" w:rsidP="009964B0">
            <w:pPr>
              <w:pStyle w:val="TAC"/>
            </w:pPr>
            <w:r w:rsidRPr="0006458D">
              <w:t>G-FR2-A4-18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BE9E29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5706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49A3" w14:textId="77777777" w:rsidR="0089365F" w:rsidRPr="0006458D" w:rsidRDefault="0089365F" w:rsidP="009964B0">
            <w:pPr>
              <w:pStyle w:val="TAC"/>
            </w:pPr>
            <w:r w:rsidRPr="0006458D">
              <w:t>[19.6]</w:t>
            </w:r>
          </w:p>
        </w:tc>
      </w:tr>
      <w:tr w:rsidR="0089365F" w:rsidRPr="0006458D" w14:paraId="1213482C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BE2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3BA8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732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425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D80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8396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CD4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104D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4412" w14:textId="2C389A54" w:rsidR="0089365F" w:rsidRPr="0006458D" w:rsidRDefault="0089365F" w:rsidP="009964B0">
            <w:pPr>
              <w:pStyle w:val="TAC"/>
            </w:pPr>
            <w:r w:rsidRPr="0006458D">
              <w:t>[17.</w:t>
            </w:r>
            <w:r w:rsidR="008E3DC0">
              <w:t>6</w:t>
            </w:r>
            <w:r w:rsidRPr="0006458D">
              <w:t>]</w:t>
            </w:r>
          </w:p>
        </w:tc>
      </w:tr>
    </w:tbl>
    <w:p w14:paraId="08C48D77" w14:textId="2FDD2984" w:rsidR="0089365F" w:rsidRDefault="0089365F" w:rsidP="0089365F">
      <w:pPr>
        <w:rPr>
          <w:ins w:id="979" w:author="D. Everaere" w:date="2019-10-16T05:39:00Z"/>
        </w:rPr>
      </w:pPr>
    </w:p>
    <w:p w14:paraId="528E8332" w14:textId="77777777" w:rsidR="00A02EDC" w:rsidRPr="0006458D" w:rsidRDefault="00A02EDC" w:rsidP="0089365F"/>
    <w:p w14:paraId="7773BAA9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t>Table 11.2.2.1.2-4: Minimum requirements for PUSCH, 100 MHz channel bandwidth</w:t>
      </w:r>
      <w:r w:rsidRPr="0006458D">
        <w:rPr>
          <w:lang w:eastAsia="zh-CN"/>
        </w:rPr>
        <w:t>, 120 kHz SCS</w:t>
      </w: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20"/>
        <w:gridCol w:w="1654"/>
        <w:gridCol w:w="1170"/>
        <w:gridCol w:w="1460"/>
        <w:gridCol w:w="992"/>
        <w:gridCol w:w="993"/>
        <w:gridCol w:w="1168"/>
      </w:tblGrid>
      <w:tr w:rsidR="0089365F" w:rsidRPr="0006458D" w14:paraId="599A6D0E" w14:textId="77777777" w:rsidTr="008936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DA95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6344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F914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31C8" w14:textId="77777777" w:rsidR="0089365F" w:rsidRPr="0006458D" w:rsidRDefault="0089365F" w:rsidP="009964B0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proofErr w:type="spellStart"/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>orrelation</w:t>
            </w:r>
            <w:proofErr w:type="spellEnd"/>
            <w:r w:rsidRPr="0006458D">
              <w:rPr>
                <w:rFonts w:cs="Arial"/>
                <w:lang w:val="fr-FR"/>
              </w:rPr>
              <w:t xml:space="preserve">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A45D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7468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6D8F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t xml:space="preserve">Additional DM-RS position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CE22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B741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14:paraId="40E62EB3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89365F" w:rsidRPr="0006458D" w14:paraId="61E5DABA" w14:textId="77777777" w:rsidTr="0089365F">
        <w:trPr>
          <w:trHeight w:val="45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569EBC" w14:textId="77777777" w:rsidR="0089365F" w:rsidRPr="0006458D" w:rsidRDefault="0089365F" w:rsidP="009964B0">
            <w:pPr>
              <w:pStyle w:val="TAC"/>
            </w:pPr>
            <w:r w:rsidRPr="0006458D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14544F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F33583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8C221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1C0FCE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9724EF" w14:textId="77777777" w:rsidR="0089365F" w:rsidRPr="0006458D" w:rsidRDefault="0089365F" w:rsidP="009964B0">
            <w:pPr>
              <w:pStyle w:val="TAC"/>
            </w:pPr>
            <w:r w:rsidRPr="0006458D">
              <w:t>G-FR2-A3-4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0A929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6568C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030BBA" w14:textId="6E1DFA38" w:rsidR="0089365F" w:rsidRPr="0006458D" w:rsidRDefault="0089365F" w:rsidP="009964B0">
            <w:pPr>
              <w:pStyle w:val="TAC"/>
            </w:pPr>
            <w:r w:rsidRPr="0006458D">
              <w:t>[-2.</w:t>
            </w:r>
            <w:r w:rsidR="0027644C">
              <w:t>4</w:t>
            </w:r>
            <w:r w:rsidRPr="0006458D">
              <w:t>]</w:t>
            </w:r>
          </w:p>
        </w:tc>
      </w:tr>
      <w:tr w:rsidR="0089365F" w:rsidRPr="0006458D" w14:paraId="7C68DF51" w14:textId="77777777" w:rsidTr="0089365F">
        <w:trPr>
          <w:trHeight w:val="233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EAA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B2E1C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4C46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FBA9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754E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023F6" w14:textId="77777777" w:rsidR="0089365F" w:rsidRPr="0006458D" w:rsidRDefault="0089365F" w:rsidP="009964B0">
            <w:pPr>
              <w:pStyle w:val="TAC"/>
            </w:pPr>
            <w:r w:rsidRPr="0006458D">
              <w:t>G-FR2-A3-16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0879B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F2D15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16E7F" w14:textId="0F1535CD" w:rsidR="0089365F" w:rsidRPr="0006458D" w:rsidRDefault="0089365F" w:rsidP="009964B0">
            <w:pPr>
              <w:pStyle w:val="TAC"/>
            </w:pPr>
            <w:r w:rsidRPr="0006458D">
              <w:t>[-2.</w:t>
            </w:r>
            <w:r w:rsidR="0027644C">
              <w:t>5</w:t>
            </w:r>
            <w:r w:rsidRPr="0006458D">
              <w:t>]</w:t>
            </w:r>
          </w:p>
        </w:tc>
      </w:tr>
      <w:tr w:rsidR="0089365F" w:rsidRPr="0006458D" w14:paraId="5CBE40FA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4C16D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143B7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39775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4A9F6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91C49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ECECD" w14:textId="77777777" w:rsidR="0089365F" w:rsidRPr="0006458D" w:rsidRDefault="0089365F" w:rsidP="009964B0">
            <w:pPr>
              <w:pStyle w:val="TAC"/>
            </w:pPr>
            <w:r w:rsidRPr="0006458D">
              <w:t>G-FR2-A4-4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303D61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80D6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8056" w14:textId="77777777" w:rsidR="0089365F" w:rsidRPr="0006458D" w:rsidRDefault="0089365F" w:rsidP="009964B0">
            <w:pPr>
              <w:pStyle w:val="TAC"/>
            </w:pPr>
            <w:r w:rsidRPr="0006458D">
              <w:t>[11.9]</w:t>
            </w:r>
          </w:p>
        </w:tc>
      </w:tr>
      <w:tr w:rsidR="0089365F" w:rsidRPr="0006458D" w14:paraId="3BD7AC0C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F999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385AC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C1F8E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35F0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1849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8175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CB3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73FC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928B" w14:textId="3BBDABE6" w:rsidR="0089365F" w:rsidRPr="0006458D" w:rsidRDefault="0089365F" w:rsidP="009964B0">
            <w:pPr>
              <w:pStyle w:val="TAC"/>
            </w:pPr>
            <w:r w:rsidRPr="0006458D">
              <w:t>[10.</w:t>
            </w:r>
            <w:r w:rsidR="0027644C">
              <w:t>5</w:t>
            </w:r>
            <w:r w:rsidRPr="0006458D">
              <w:t>]</w:t>
            </w:r>
          </w:p>
        </w:tc>
      </w:tr>
      <w:tr w:rsidR="0089365F" w:rsidRPr="0006458D" w14:paraId="7F8ED360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0221F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9F05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5A406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26E6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1E7F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CCF50" w14:textId="77777777" w:rsidR="0089365F" w:rsidRPr="0006458D" w:rsidRDefault="0089365F" w:rsidP="009964B0">
            <w:pPr>
              <w:pStyle w:val="TAC"/>
            </w:pPr>
            <w:r w:rsidRPr="0006458D">
              <w:t>G-FR2-A4-14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A0F26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EB89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D297" w14:textId="77777777" w:rsidR="0089365F" w:rsidRPr="0006458D" w:rsidRDefault="0089365F" w:rsidP="009964B0">
            <w:pPr>
              <w:pStyle w:val="TAC"/>
            </w:pPr>
            <w:r w:rsidRPr="0006458D">
              <w:t>[11.1]</w:t>
            </w:r>
          </w:p>
        </w:tc>
      </w:tr>
      <w:tr w:rsidR="0089365F" w:rsidRPr="0006458D" w14:paraId="4B2DB26D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018FD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B795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4A8F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3A1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9FD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AAA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28C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1934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B65B" w14:textId="767879C2" w:rsidR="0089365F" w:rsidRPr="0006458D" w:rsidRDefault="0089365F" w:rsidP="009964B0">
            <w:pPr>
              <w:pStyle w:val="TAC"/>
            </w:pPr>
            <w:r w:rsidRPr="0006458D">
              <w:t>[10.</w:t>
            </w:r>
            <w:r w:rsidR="0027644C">
              <w:t>5</w:t>
            </w:r>
            <w:r w:rsidRPr="0006458D">
              <w:t>]</w:t>
            </w:r>
          </w:p>
        </w:tc>
      </w:tr>
      <w:tr w:rsidR="0089365F" w:rsidRPr="0006458D" w14:paraId="3C519402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22D29F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F6DB20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4151C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EA7856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1754A1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69914" w14:textId="77777777" w:rsidR="0089365F" w:rsidRPr="0006458D" w:rsidRDefault="0089365F" w:rsidP="009964B0">
            <w:pPr>
              <w:pStyle w:val="TAC"/>
            </w:pPr>
            <w:r w:rsidRPr="0006458D">
              <w:t>G-FR2-A5-4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B6004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6BCB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2BA2" w14:textId="77777777" w:rsidR="0089365F" w:rsidRPr="0006458D" w:rsidRDefault="0089365F" w:rsidP="009964B0">
            <w:pPr>
              <w:pStyle w:val="TAC"/>
            </w:pPr>
            <w:r w:rsidRPr="0006458D">
              <w:t>[13.5]</w:t>
            </w:r>
          </w:p>
        </w:tc>
      </w:tr>
      <w:tr w:rsidR="0089365F" w:rsidRPr="0006458D" w14:paraId="45483AEE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7E65F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D9597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09BD9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78D1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C096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1F67B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B7C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569B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5CEF" w14:textId="06E3F434" w:rsidR="0089365F" w:rsidRPr="0006458D" w:rsidRDefault="0089365F" w:rsidP="009964B0">
            <w:pPr>
              <w:pStyle w:val="TAC"/>
            </w:pPr>
            <w:r w:rsidRPr="0006458D">
              <w:t>[</w:t>
            </w:r>
            <w:r w:rsidR="0027644C">
              <w:t>12.9</w:t>
            </w:r>
            <w:r w:rsidRPr="0006458D">
              <w:t>]</w:t>
            </w:r>
          </w:p>
        </w:tc>
      </w:tr>
      <w:tr w:rsidR="0089365F" w:rsidRPr="0006458D" w14:paraId="06B761DC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98AE8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2ED4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68919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6740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DF24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38CEB" w14:textId="77777777" w:rsidR="0089365F" w:rsidRPr="0006458D" w:rsidRDefault="0089365F" w:rsidP="009964B0">
            <w:pPr>
              <w:pStyle w:val="TAC"/>
            </w:pPr>
            <w:r w:rsidRPr="0006458D">
              <w:t>G-FR2-A5-9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1DD07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1E39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51E3" w14:textId="77777777" w:rsidR="0089365F" w:rsidRPr="0006458D" w:rsidRDefault="0089365F" w:rsidP="009964B0">
            <w:pPr>
              <w:pStyle w:val="TAC"/>
            </w:pPr>
            <w:r w:rsidRPr="0006458D">
              <w:t>[13.4]</w:t>
            </w:r>
          </w:p>
        </w:tc>
      </w:tr>
      <w:tr w:rsidR="0089365F" w:rsidRPr="0006458D" w14:paraId="29FBDEAE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FA1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3C43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F12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657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9F0E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B15B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BEA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21A1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D4DD" w14:textId="721C1194" w:rsidR="0089365F" w:rsidRPr="0006458D" w:rsidRDefault="0089365F" w:rsidP="009964B0">
            <w:pPr>
              <w:pStyle w:val="TAC"/>
            </w:pPr>
            <w:r w:rsidRPr="0006458D">
              <w:t>[12.</w:t>
            </w:r>
            <w:r w:rsidR="0027644C">
              <w:t>8</w:t>
            </w:r>
            <w:r w:rsidRPr="0006458D">
              <w:t>]</w:t>
            </w:r>
          </w:p>
        </w:tc>
      </w:tr>
      <w:tr w:rsidR="0089365F" w:rsidRPr="0006458D" w14:paraId="2A7C708D" w14:textId="77777777" w:rsidTr="0089365F">
        <w:trPr>
          <w:trHeight w:val="188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9A7C1F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892F8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4B088A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9364CF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F2867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0DAAAC" w14:textId="77777777" w:rsidR="0089365F" w:rsidRPr="0006458D" w:rsidRDefault="0089365F" w:rsidP="009964B0">
            <w:pPr>
              <w:pStyle w:val="TAC"/>
            </w:pPr>
            <w:r w:rsidRPr="0006458D">
              <w:t>G-FR2-A3-9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594541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28E01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E8977" w14:textId="39DB5ECA" w:rsidR="0089365F" w:rsidRPr="0006458D" w:rsidRDefault="0089365F" w:rsidP="009964B0">
            <w:pPr>
              <w:pStyle w:val="TAC"/>
            </w:pPr>
            <w:r w:rsidRPr="0006458D">
              <w:t>[1.</w:t>
            </w:r>
            <w:r w:rsidR="003566BD">
              <w:t>4</w:t>
            </w:r>
            <w:r w:rsidRPr="0006458D">
              <w:t>]</w:t>
            </w:r>
          </w:p>
        </w:tc>
      </w:tr>
      <w:tr w:rsidR="0089365F" w:rsidRPr="0006458D" w14:paraId="1C01145A" w14:textId="77777777" w:rsidTr="0089365F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68E4B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D882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CD66C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ADC0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8D15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4B32E" w14:textId="77777777" w:rsidR="0089365F" w:rsidRPr="0006458D" w:rsidRDefault="0089365F" w:rsidP="009964B0">
            <w:pPr>
              <w:pStyle w:val="TAC"/>
            </w:pPr>
            <w:r w:rsidRPr="0006458D">
              <w:t>G-FR21-A3-21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AFBF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0988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6367" w14:textId="2FD04752" w:rsidR="0089365F" w:rsidRPr="0006458D" w:rsidRDefault="0089365F" w:rsidP="009964B0">
            <w:pPr>
              <w:pStyle w:val="TAC"/>
            </w:pPr>
            <w:r w:rsidRPr="0006458D">
              <w:t>[1.</w:t>
            </w:r>
            <w:r w:rsidR="003566BD">
              <w:t>2</w:t>
            </w:r>
            <w:r w:rsidRPr="0006458D">
              <w:t>]</w:t>
            </w:r>
          </w:p>
        </w:tc>
      </w:tr>
      <w:tr w:rsidR="000649E7" w:rsidRPr="0006458D" w14:paraId="6DE0FB0B" w14:textId="77777777" w:rsidTr="00DD5107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6816E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056C5" w14:textId="77777777" w:rsidR="000649E7" w:rsidRPr="0006458D" w:rsidRDefault="000649E7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7624" w14:textId="77777777" w:rsidR="000649E7" w:rsidRPr="0006458D" w:rsidRDefault="000649E7" w:rsidP="009964B0">
            <w:pPr>
              <w:pStyle w:val="TAC"/>
              <w:rPr>
                <w:rFonts w:cs="Arial"/>
              </w:rPr>
            </w:pPr>
            <w:r w:rsidRPr="0006458D">
              <w:t>Normal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A3439" w14:textId="77777777" w:rsidR="000649E7" w:rsidRPr="0006458D" w:rsidRDefault="000649E7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22CD2" w14:textId="77777777" w:rsidR="000649E7" w:rsidRPr="0006458D" w:rsidRDefault="000649E7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E6462" w14:textId="77777777" w:rsidR="000649E7" w:rsidRPr="0006458D" w:rsidRDefault="000649E7" w:rsidP="009964B0">
            <w:pPr>
              <w:pStyle w:val="TAC"/>
            </w:pPr>
            <w:r w:rsidRPr="0006458D">
              <w:t>G-FR2-A4-9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DD33F" w14:textId="75B09090" w:rsidR="000649E7" w:rsidRPr="0006458D" w:rsidRDefault="000649E7" w:rsidP="000649E7">
            <w:pPr>
              <w:pStyle w:val="TAC"/>
            </w:pPr>
            <w:r w:rsidRPr="0006458D">
              <w:t>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1B4F" w14:textId="77777777" w:rsidR="000649E7" w:rsidRPr="0006458D" w:rsidRDefault="000649E7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969E" w14:textId="11A6E365" w:rsidR="000649E7" w:rsidRPr="0006458D" w:rsidRDefault="000649E7" w:rsidP="009964B0">
            <w:pPr>
              <w:pStyle w:val="TAC"/>
            </w:pPr>
            <w:r w:rsidRPr="0006458D">
              <w:t>[</w:t>
            </w:r>
            <w:r>
              <w:t>20.8</w:t>
            </w:r>
            <w:r w:rsidRPr="0006458D">
              <w:t>]</w:t>
            </w:r>
          </w:p>
        </w:tc>
      </w:tr>
      <w:tr w:rsidR="000649E7" w:rsidRPr="0006458D" w14:paraId="65A1878A" w14:textId="77777777" w:rsidTr="00DD5107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BD86B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A71CA" w14:textId="77777777" w:rsidR="000649E7" w:rsidRPr="0006458D" w:rsidRDefault="000649E7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C2208" w14:textId="77777777" w:rsidR="000649E7" w:rsidRPr="0006458D" w:rsidRDefault="000649E7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269F8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8197F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70523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EE0C" w14:textId="7ABD7C33" w:rsidR="000649E7" w:rsidRPr="0006458D" w:rsidRDefault="000649E7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367F" w14:textId="77777777" w:rsidR="000649E7" w:rsidRPr="0006458D" w:rsidRDefault="000649E7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94CF" w14:textId="4A6E4F91" w:rsidR="000649E7" w:rsidRPr="0006458D" w:rsidRDefault="000649E7" w:rsidP="009964B0">
            <w:pPr>
              <w:pStyle w:val="TAC"/>
            </w:pPr>
            <w:r w:rsidRPr="0006458D">
              <w:t>[19.</w:t>
            </w:r>
            <w:r>
              <w:t>4</w:t>
            </w:r>
            <w:r w:rsidRPr="0006458D">
              <w:t>]</w:t>
            </w:r>
          </w:p>
        </w:tc>
      </w:tr>
      <w:tr w:rsidR="000649E7" w:rsidRPr="0006458D" w14:paraId="4A6BE651" w14:textId="77777777" w:rsidTr="00DD5107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997C5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023DA" w14:textId="77777777" w:rsidR="000649E7" w:rsidRPr="0006458D" w:rsidRDefault="000649E7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C4062" w14:textId="77777777" w:rsidR="000649E7" w:rsidRPr="0006458D" w:rsidRDefault="000649E7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EBAE7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51ED0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BE4D0" w14:textId="77777777" w:rsidR="000649E7" w:rsidRPr="0006458D" w:rsidRDefault="000649E7" w:rsidP="009964B0">
            <w:pPr>
              <w:pStyle w:val="TAC"/>
            </w:pPr>
            <w:r w:rsidRPr="0006458D">
              <w:t>G-FR2-A4-19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5AB79" w14:textId="74E82575" w:rsidR="000649E7" w:rsidRPr="0006458D" w:rsidRDefault="000649E7" w:rsidP="000649E7">
            <w:pPr>
              <w:pStyle w:val="TAC"/>
            </w:pPr>
            <w:r w:rsidRPr="0006458D">
              <w:t>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055E" w14:textId="77777777" w:rsidR="000649E7" w:rsidRPr="0006458D" w:rsidRDefault="000649E7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BAC5" w14:textId="684A1F22" w:rsidR="000649E7" w:rsidRPr="0006458D" w:rsidRDefault="000649E7" w:rsidP="009964B0">
            <w:pPr>
              <w:pStyle w:val="TAC"/>
            </w:pPr>
            <w:r w:rsidRPr="0006458D">
              <w:t>[18.</w:t>
            </w:r>
            <w:r>
              <w:t>5</w:t>
            </w:r>
            <w:r w:rsidRPr="0006458D">
              <w:t>]</w:t>
            </w:r>
          </w:p>
        </w:tc>
      </w:tr>
      <w:tr w:rsidR="000649E7" w:rsidRPr="0006458D" w14:paraId="5D1F9195" w14:textId="77777777" w:rsidTr="00DD5107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F8798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1A7B6" w14:textId="77777777" w:rsidR="000649E7" w:rsidRPr="0006458D" w:rsidRDefault="000649E7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BD4A0" w14:textId="77777777" w:rsidR="000649E7" w:rsidRPr="0006458D" w:rsidRDefault="000649E7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8B9FF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42422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B048B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A1A52" w14:textId="4E378837" w:rsidR="000649E7" w:rsidRPr="0006458D" w:rsidRDefault="000649E7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07CC1" w14:textId="77777777" w:rsidR="000649E7" w:rsidRPr="0006458D" w:rsidRDefault="000649E7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8EBE18" w14:textId="7E995BED" w:rsidR="000649E7" w:rsidRPr="0006458D" w:rsidRDefault="000649E7" w:rsidP="009964B0">
            <w:pPr>
              <w:pStyle w:val="TAC"/>
            </w:pPr>
            <w:r w:rsidRPr="0006458D">
              <w:t>[18.</w:t>
            </w:r>
            <w:r>
              <w:t>0</w:t>
            </w:r>
            <w:r w:rsidRPr="0006458D">
              <w:t>]</w:t>
            </w:r>
          </w:p>
        </w:tc>
      </w:tr>
    </w:tbl>
    <w:p w14:paraId="1F20EC81" w14:textId="77777777" w:rsidR="0089365F" w:rsidRPr="0006458D" w:rsidRDefault="0089365F" w:rsidP="0089365F"/>
    <w:p w14:paraId="4D1DCF81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t>Table 11.2.2.1.2-5: Minimum requirements for PUSCH, 200 MHz channel bandwidth</w:t>
      </w:r>
      <w:r w:rsidRPr="0006458D">
        <w:rPr>
          <w:lang w:eastAsia="zh-CN"/>
        </w:rPr>
        <w:t>, 120 kHz SCS</w:t>
      </w:r>
    </w:p>
    <w:tbl>
      <w:tblPr>
        <w:tblStyle w:val="TableGrid"/>
        <w:tblW w:w="1062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01"/>
        <w:gridCol w:w="1894"/>
        <w:gridCol w:w="853"/>
        <w:gridCol w:w="1432"/>
        <w:gridCol w:w="976"/>
        <w:gridCol w:w="992"/>
        <w:gridCol w:w="1276"/>
      </w:tblGrid>
      <w:tr w:rsidR="0089365F" w:rsidRPr="0006458D" w14:paraId="3988CD59" w14:textId="77777777" w:rsidTr="0089365F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5C03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91E4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B782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F4B5" w14:textId="77777777" w:rsidR="0089365F" w:rsidRPr="0006458D" w:rsidRDefault="0089365F" w:rsidP="009964B0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proofErr w:type="spellStart"/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>orrelation</w:t>
            </w:r>
            <w:proofErr w:type="spellEnd"/>
            <w:r w:rsidRPr="0006458D">
              <w:rPr>
                <w:rFonts w:cs="Arial"/>
                <w:lang w:val="fr-FR"/>
              </w:rPr>
              <w:t xml:space="preserve">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8E9B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BBC1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C716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t>Additional DM-</w:t>
            </w:r>
            <w:proofErr w:type="gramStart"/>
            <w:r w:rsidRPr="0006458D">
              <w:t>RS  position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6705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DDFD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14:paraId="54C2356F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89365F" w:rsidRPr="0006458D" w14:paraId="6237852F" w14:textId="77777777" w:rsidTr="0089365F">
        <w:trPr>
          <w:trHeight w:val="224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AA9FF" w14:textId="77777777" w:rsidR="0089365F" w:rsidRPr="0006458D" w:rsidRDefault="0089365F" w:rsidP="009964B0">
            <w:pPr>
              <w:pStyle w:val="TAC"/>
            </w:pPr>
            <w:r w:rsidRPr="0006458D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986D3B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36937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85BB0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B260C1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36A294" w14:textId="77777777" w:rsidR="0089365F" w:rsidRPr="0006458D" w:rsidRDefault="0089365F" w:rsidP="009964B0">
            <w:pPr>
              <w:pStyle w:val="TAC"/>
            </w:pPr>
            <w:r w:rsidRPr="0006458D">
              <w:t>G-FR2-A3-5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7F922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D6072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99E01D" w14:textId="5C68879C" w:rsidR="0089365F" w:rsidRPr="0006458D" w:rsidRDefault="0089365F" w:rsidP="009964B0">
            <w:pPr>
              <w:pStyle w:val="TAC"/>
            </w:pPr>
            <w:r w:rsidRPr="0006458D">
              <w:t>[-</w:t>
            </w:r>
            <w:r w:rsidR="008E3DC0">
              <w:t>2.1</w:t>
            </w:r>
            <w:r w:rsidRPr="0006458D">
              <w:t>]</w:t>
            </w:r>
          </w:p>
        </w:tc>
      </w:tr>
      <w:tr w:rsidR="0089365F" w:rsidRPr="0006458D" w14:paraId="7B124321" w14:textId="77777777" w:rsidTr="0089365F">
        <w:trPr>
          <w:trHeight w:val="17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D555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E8D7E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6F3C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35E2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EF85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A386F" w14:textId="77777777" w:rsidR="0089365F" w:rsidRPr="0006458D" w:rsidRDefault="0089365F" w:rsidP="009964B0">
            <w:pPr>
              <w:pStyle w:val="TAC"/>
            </w:pPr>
            <w:r w:rsidRPr="0006458D">
              <w:t>G-FR2-A3-17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3ECD2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0D661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D39E0" w14:textId="312756E5" w:rsidR="0089365F" w:rsidRPr="0006458D" w:rsidRDefault="0089365F" w:rsidP="009964B0">
            <w:pPr>
              <w:pStyle w:val="TAC"/>
            </w:pPr>
            <w:r w:rsidRPr="0006458D">
              <w:t>[-2.</w:t>
            </w:r>
            <w:r w:rsidR="008E3DC0">
              <w:t>4</w:t>
            </w:r>
            <w:r w:rsidRPr="0006458D">
              <w:t>]</w:t>
            </w:r>
          </w:p>
        </w:tc>
      </w:tr>
      <w:tr w:rsidR="0089365F" w:rsidRPr="0006458D" w14:paraId="5D65B06F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A63377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1140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3B1CEC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180A6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411DF8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79FBD" w14:textId="77777777" w:rsidR="0089365F" w:rsidRPr="0006458D" w:rsidRDefault="0089365F" w:rsidP="009964B0">
            <w:pPr>
              <w:pStyle w:val="TAC"/>
            </w:pPr>
            <w:r w:rsidRPr="0006458D">
              <w:t>G-FR2-A4-5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27FE09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A16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572B" w14:textId="77777777" w:rsidR="0089365F" w:rsidRPr="0006458D" w:rsidRDefault="0089365F" w:rsidP="009964B0">
            <w:pPr>
              <w:pStyle w:val="TAC"/>
            </w:pPr>
            <w:r w:rsidRPr="0006458D">
              <w:t>[11.3]</w:t>
            </w:r>
          </w:p>
        </w:tc>
      </w:tr>
      <w:tr w:rsidR="0089365F" w:rsidRPr="0006458D" w14:paraId="3E6FABB2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E8BC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5625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B09B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05DF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288D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8FA2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4D5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B0CE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B842" w14:textId="4D3D6642" w:rsidR="0089365F" w:rsidRPr="0006458D" w:rsidRDefault="0089365F" w:rsidP="009964B0">
            <w:pPr>
              <w:pStyle w:val="TAC"/>
            </w:pPr>
            <w:r w:rsidRPr="0006458D">
              <w:t>[</w:t>
            </w:r>
            <w:r w:rsidR="008E3DC0">
              <w:t>10.9</w:t>
            </w:r>
            <w:r w:rsidRPr="0006458D">
              <w:t>]</w:t>
            </w:r>
          </w:p>
        </w:tc>
      </w:tr>
      <w:tr w:rsidR="0089365F" w:rsidRPr="0006458D" w14:paraId="7546A65A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A9ED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C430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4EBE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A5D1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1742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2A6C2" w14:textId="77777777" w:rsidR="0089365F" w:rsidRPr="0006458D" w:rsidRDefault="0089365F" w:rsidP="009964B0">
            <w:pPr>
              <w:pStyle w:val="TAC"/>
            </w:pPr>
            <w:r w:rsidRPr="0006458D">
              <w:t>G-FR2-A4-15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43418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71D6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CE8C" w14:textId="77777777" w:rsidR="0089365F" w:rsidRPr="0006458D" w:rsidRDefault="0089365F" w:rsidP="009964B0">
            <w:pPr>
              <w:pStyle w:val="TAC"/>
            </w:pPr>
            <w:r w:rsidRPr="0006458D">
              <w:t>[11.2]</w:t>
            </w:r>
          </w:p>
        </w:tc>
      </w:tr>
      <w:tr w:rsidR="0089365F" w:rsidRPr="0006458D" w14:paraId="6E768D34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8AE3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FBCC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3D56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E49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07E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6E8C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DDF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C576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2852" w14:textId="4788CE5D" w:rsidR="0089365F" w:rsidRPr="0006458D" w:rsidRDefault="0089365F" w:rsidP="009964B0">
            <w:pPr>
              <w:pStyle w:val="TAC"/>
            </w:pPr>
            <w:r w:rsidRPr="0006458D">
              <w:t>[10.</w:t>
            </w:r>
            <w:r w:rsidR="008E3DC0">
              <w:t>7</w:t>
            </w:r>
            <w:r w:rsidRPr="0006458D">
              <w:t>]</w:t>
            </w:r>
          </w:p>
        </w:tc>
      </w:tr>
      <w:tr w:rsidR="0089365F" w:rsidRPr="0006458D" w14:paraId="6A43FA25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1405AA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2A3BAC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402B6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CEA47A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8B8DA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288FEA" w14:textId="77777777" w:rsidR="0089365F" w:rsidRPr="0006458D" w:rsidRDefault="0089365F" w:rsidP="009964B0">
            <w:pPr>
              <w:pStyle w:val="TAC"/>
            </w:pPr>
            <w:r w:rsidRPr="0006458D">
              <w:t>G-FR2-A5-5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25BC48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D972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ADBD" w14:textId="77777777" w:rsidR="0089365F" w:rsidRPr="0006458D" w:rsidRDefault="0089365F" w:rsidP="009964B0">
            <w:pPr>
              <w:pStyle w:val="TAC"/>
            </w:pPr>
            <w:r w:rsidRPr="0006458D">
              <w:t>[14.1]</w:t>
            </w:r>
          </w:p>
        </w:tc>
      </w:tr>
      <w:tr w:rsidR="0089365F" w:rsidRPr="0006458D" w14:paraId="27AE2A2D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054C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0B3FA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55051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70CB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09C4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8461B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4C6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0585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A8D1" w14:textId="66619E33" w:rsidR="0089365F" w:rsidRPr="0006458D" w:rsidRDefault="0089365F" w:rsidP="009964B0">
            <w:pPr>
              <w:pStyle w:val="TAC"/>
            </w:pPr>
            <w:r w:rsidRPr="0006458D">
              <w:t>[13.</w:t>
            </w:r>
            <w:r w:rsidR="008E3DC0">
              <w:t>4</w:t>
            </w:r>
            <w:r w:rsidRPr="0006458D">
              <w:t>]</w:t>
            </w:r>
          </w:p>
        </w:tc>
      </w:tr>
      <w:tr w:rsidR="0089365F" w:rsidRPr="0006458D" w14:paraId="3CED1197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4C86D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9F3C2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94479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4BE7C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C5D6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9429E" w14:textId="77777777" w:rsidR="0089365F" w:rsidRPr="0006458D" w:rsidRDefault="0089365F" w:rsidP="009964B0">
            <w:pPr>
              <w:pStyle w:val="TAC"/>
            </w:pPr>
            <w:r w:rsidRPr="0006458D">
              <w:t>G-FR2-A5-10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D7254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CC91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BE87" w14:textId="77777777" w:rsidR="0089365F" w:rsidRPr="0006458D" w:rsidRDefault="0089365F" w:rsidP="009964B0">
            <w:pPr>
              <w:pStyle w:val="TAC"/>
            </w:pPr>
            <w:r w:rsidRPr="0006458D">
              <w:t>[13.7]</w:t>
            </w:r>
          </w:p>
        </w:tc>
      </w:tr>
      <w:tr w:rsidR="0089365F" w:rsidRPr="0006458D" w14:paraId="3CC867C5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B1CF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A37E0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78F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BD5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D1B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855E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34D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5087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5A3A" w14:textId="49FEF141" w:rsidR="0089365F" w:rsidRPr="0006458D" w:rsidRDefault="0089365F" w:rsidP="009964B0">
            <w:pPr>
              <w:pStyle w:val="TAC"/>
            </w:pPr>
            <w:r w:rsidRPr="0006458D">
              <w:t>[13.</w:t>
            </w:r>
            <w:r w:rsidR="008E3DC0">
              <w:t>3</w:t>
            </w:r>
            <w:r w:rsidRPr="0006458D">
              <w:t>]</w:t>
            </w:r>
          </w:p>
        </w:tc>
      </w:tr>
      <w:tr w:rsidR="0089365F" w:rsidRPr="0006458D" w14:paraId="54E9E121" w14:textId="77777777" w:rsidTr="0089365F">
        <w:trPr>
          <w:trHeight w:val="21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41BE6A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2DE2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81122C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A30EEF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809E58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4786A9" w14:textId="77777777" w:rsidR="0089365F" w:rsidRPr="0006458D" w:rsidRDefault="0089365F" w:rsidP="009964B0">
            <w:pPr>
              <w:pStyle w:val="TAC"/>
            </w:pPr>
            <w:r w:rsidRPr="0006458D">
              <w:t>G-FR2-A3-10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05E26E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C5221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7905C" w14:textId="547A2593" w:rsidR="0089365F" w:rsidRPr="0006458D" w:rsidRDefault="0089365F" w:rsidP="009964B0">
            <w:pPr>
              <w:pStyle w:val="TAC"/>
            </w:pPr>
            <w:r w:rsidRPr="0006458D">
              <w:t>[1.</w:t>
            </w:r>
            <w:r w:rsidR="008E3DC0">
              <w:t>4</w:t>
            </w:r>
            <w:r w:rsidRPr="0006458D">
              <w:t>]</w:t>
            </w:r>
          </w:p>
        </w:tc>
      </w:tr>
      <w:tr w:rsidR="0089365F" w:rsidRPr="0006458D" w14:paraId="654E3A7B" w14:textId="77777777" w:rsidTr="0089365F">
        <w:trPr>
          <w:trHeight w:val="16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E824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9E9F0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082D7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8461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61EA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39468" w14:textId="77777777" w:rsidR="0089365F" w:rsidRPr="0006458D" w:rsidRDefault="0089365F" w:rsidP="009964B0">
            <w:pPr>
              <w:pStyle w:val="TAC"/>
            </w:pPr>
            <w:r w:rsidRPr="0006458D">
              <w:t>G-FR2-A3-22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E15782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70EA2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95928" w14:textId="6D0065DF" w:rsidR="0089365F" w:rsidRPr="0006458D" w:rsidRDefault="0089365F" w:rsidP="009964B0">
            <w:pPr>
              <w:pStyle w:val="TAC"/>
            </w:pPr>
            <w:r w:rsidRPr="0006458D">
              <w:t>[1.</w:t>
            </w:r>
            <w:r w:rsidR="008E3DC0">
              <w:t>1</w:t>
            </w:r>
            <w:r w:rsidRPr="0006458D">
              <w:t>]</w:t>
            </w:r>
          </w:p>
        </w:tc>
      </w:tr>
      <w:tr w:rsidR="0089365F" w:rsidRPr="0006458D" w14:paraId="0BFE84D5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670B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BE721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2AFDB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46C3D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C92552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A9875E" w14:textId="77777777" w:rsidR="0089365F" w:rsidRPr="0006458D" w:rsidRDefault="0089365F" w:rsidP="009964B0">
            <w:pPr>
              <w:pStyle w:val="TAC"/>
            </w:pPr>
            <w:r w:rsidRPr="0006458D">
              <w:t>G-FR2-A4-10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BAED0C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E5A4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76DA" w14:textId="77777777" w:rsidR="0089365F" w:rsidRPr="0006458D" w:rsidRDefault="0089365F" w:rsidP="009964B0">
            <w:pPr>
              <w:pStyle w:val="TAC"/>
            </w:pPr>
            <w:r w:rsidRPr="0006458D">
              <w:t>[21.5]</w:t>
            </w:r>
          </w:p>
        </w:tc>
      </w:tr>
      <w:tr w:rsidR="0089365F" w:rsidRPr="0006458D" w14:paraId="7A0FAC2F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A879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180A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07E3A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7337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E1F2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D89C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B87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7BFC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225A" w14:textId="43510450" w:rsidR="0089365F" w:rsidRPr="0006458D" w:rsidRDefault="0089365F" w:rsidP="009964B0">
            <w:pPr>
              <w:pStyle w:val="TAC"/>
            </w:pPr>
            <w:r w:rsidRPr="0006458D">
              <w:t>[20.</w:t>
            </w:r>
            <w:r w:rsidR="008E3DC0">
              <w:t>2</w:t>
            </w:r>
            <w:r w:rsidRPr="0006458D">
              <w:t>]</w:t>
            </w:r>
          </w:p>
        </w:tc>
      </w:tr>
      <w:tr w:rsidR="0089365F" w:rsidRPr="0006458D" w14:paraId="305A93AC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D90F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E4FC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78A8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9C22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9D74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40CAA" w14:textId="77777777" w:rsidR="0089365F" w:rsidRPr="0006458D" w:rsidRDefault="0089365F" w:rsidP="009964B0">
            <w:pPr>
              <w:pStyle w:val="TAC"/>
            </w:pPr>
            <w:r w:rsidRPr="0006458D">
              <w:t>G-FR2-A4-20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6C21A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524F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8BFE" w14:textId="77777777" w:rsidR="0089365F" w:rsidRPr="0006458D" w:rsidRDefault="0089365F" w:rsidP="009964B0">
            <w:pPr>
              <w:pStyle w:val="TAC"/>
            </w:pPr>
            <w:r w:rsidRPr="0006458D">
              <w:t>[19.0]</w:t>
            </w:r>
          </w:p>
        </w:tc>
      </w:tr>
      <w:tr w:rsidR="0089365F" w:rsidRPr="0006458D" w14:paraId="3A6220DD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05D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4F6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4E3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F42B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DB1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76B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2C6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A193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2765" w14:textId="161F44E9" w:rsidR="0089365F" w:rsidRPr="0006458D" w:rsidRDefault="0089365F" w:rsidP="009964B0">
            <w:pPr>
              <w:pStyle w:val="TAC"/>
            </w:pPr>
            <w:r w:rsidRPr="0006458D">
              <w:t>[18.</w:t>
            </w:r>
            <w:r w:rsidR="008E3DC0">
              <w:t>2</w:t>
            </w:r>
            <w:r w:rsidRPr="0006458D">
              <w:t>]</w:t>
            </w:r>
          </w:p>
        </w:tc>
      </w:tr>
    </w:tbl>
    <w:p w14:paraId="61938996" w14:textId="77777777" w:rsidR="0089365F" w:rsidRPr="0006458D" w:rsidRDefault="0089365F" w:rsidP="0089365F">
      <w:pPr>
        <w:rPr>
          <w:noProof/>
        </w:rPr>
      </w:pPr>
    </w:p>
    <w:p w14:paraId="4C4C1ECC" w14:textId="77777777" w:rsidR="00F31A68" w:rsidRPr="00DC4968" w:rsidRDefault="00F31A68" w:rsidP="00F31A68">
      <w:pPr>
        <w:rPr>
          <w:noProof/>
        </w:rPr>
      </w:pPr>
    </w:p>
    <w:p w14:paraId="2C5CFCDF" w14:textId="77777777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65DCCBC" w14:textId="77777777" w:rsidR="00903356" w:rsidRDefault="00903356" w:rsidP="00903356">
      <w:pPr>
        <w:tabs>
          <w:tab w:val="left" w:pos="1920"/>
        </w:tabs>
        <w:rPr>
          <w:i/>
          <w:color w:val="0000FF"/>
          <w:lang w:eastAsia="zh-CN"/>
        </w:rPr>
      </w:pPr>
    </w:p>
    <w:p w14:paraId="4D8545B6" w14:textId="77777777" w:rsidR="00903356" w:rsidRDefault="00903356" w:rsidP="00E302CA">
      <w:pPr>
        <w:rPr>
          <w:i/>
          <w:color w:val="0000FF"/>
          <w:lang w:eastAsia="zh-CN"/>
        </w:rPr>
      </w:pP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7DF45" w14:textId="77777777" w:rsidR="00B72297" w:rsidRDefault="00B72297">
      <w:r>
        <w:separator/>
      </w:r>
    </w:p>
  </w:endnote>
  <w:endnote w:type="continuationSeparator" w:id="0">
    <w:p w14:paraId="5930FBBB" w14:textId="77777777" w:rsidR="00B72297" w:rsidRDefault="00B72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614E1" w14:textId="77777777" w:rsidR="00B72297" w:rsidRDefault="00B72297">
      <w:r>
        <w:separator/>
      </w:r>
    </w:p>
  </w:footnote>
  <w:footnote w:type="continuationSeparator" w:id="0">
    <w:p w14:paraId="47D2B45A" w14:textId="77777777" w:rsidR="00B72297" w:rsidRDefault="00B72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DD5107" w:rsidRDefault="00DD510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2B"/>
    <w:rsid w:val="0001291D"/>
    <w:rsid w:val="00021567"/>
    <w:rsid w:val="00022E4A"/>
    <w:rsid w:val="000359E6"/>
    <w:rsid w:val="000526D6"/>
    <w:rsid w:val="00055076"/>
    <w:rsid w:val="000555AF"/>
    <w:rsid w:val="000649E7"/>
    <w:rsid w:val="000A6394"/>
    <w:rsid w:val="000B7FED"/>
    <w:rsid w:val="000C038A"/>
    <w:rsid w:val="000C6598"/>
    <w:rsid w:val="000D655A"/>
    <w:rsid w:val="000F2BA9"/>
    <w:rsid w:val="00104DD8"/>
    <w:rsid w:val="0010701A"/>
    <w:rsid w:val="00114BD8"/>
    <w:rsid w:val="00115052"/>
    <w:rsid w:val="00120B31"/>
    <w:rsid w:val="001228C9"/>
    <w:rsid w:val="00145D43"/>
    <w:rsid w:val="00156AB8"/>
    <w:rsid w:val="00173137"/>
    <w:rsid w:val="00183232"/>
    <w:rsid w:val="00191526"/>
    <w:rsid w:val="00192C46"/>
    <w:rsid w:val="001A08B3"/>
    <w:rsid w:val="001A7B60"/>
    <w:rsid w:val="001B52F0"/>
    <w:rsid w:val="001B7A65"/>
    <w:rsid w:val="001C1FA1"/>
    <w:rsid w:val="001D6259"/>
    <w:rsid w:val="001E41F3"/>
    <w:rsid w:val="00205362"/>
    <w:rsid w:val="0024556B"/>
    <w:rsid w:val="00250730"/>
    <w:rsid w:val="0026004D"/>
    <w:rsid w:val="002640DD"/>
    <w:rsid w:val="0026664A"/>
    <w:rsid w:val="002750EE"/>
    <w:rsid w:val="00275D12"/>
    <w:rsid w:val="0027644C"/>
    <w:rsid w:val="00277F75"/>
    <w:rsid w:val="00284FEB"/>
    <w:rsid w:val="002860C4"/>
    <w:rsid w:val="002B28AD"/>
    <w:rsid w:val="002B5741"/>
    <w:rsid w:val="002D0068"/>
    <w:rsid w:val="002D5D0C"/>
    <w:rsid w:val="002D66AF"/>
    <w:rsid w:val="00305409"/>
    <w:rsid w:val="00331359"/>
    <w:rsid w:val="003566BD"/>
    <w:rsid w:val="003609EF"/>
    <w:rsid w:val="0036231A"/>
    <w:rsid w:val="00363716"/>
    <w:rsid w:val="00374DD4"/>
    <w:rsid w:val="003E1A36"/>
    <w:rsid w:val="003E280A"/>
    <w:rsid w:val="00410371"/>
    <w:rsid w:val="00412A07"/>
    <w:rsid w:val="004217BF"/>
    <w:rsid w:val="004230FE"/>
    <w:rsid w:val="004242F1"/>
    <w:rsid w:val="00461B5C"/>
    <w:rsid w:val="004B75B7"/>
    <w:rsid w:val="004C7965"/>
    <w:rsid w:val="004D170E"/>
    <w:rsid w:val="004D35B9"/>
    <w:rsid w:val="004D6E8F"/>
    <w:rsid w:val="004E2287"/>
    <w:rsid w:val="00506CD7"/>
    <w:rsid w:val="00513C65"/>
    <w:rsid w:val="0051580D"/>
    <w:rsid w:val="00522859"/>
    <w:rsid w:val="00525A50"/>
    <w:rsid w:val="0053520B"/>
    <w:rsid w:val="005455B8"/>
    <w:rsid w:val="00547111"/>
    <w:rsid w:val="00582A6B"/>
    <w:rsid w:val="00592D00"/>
    <w:rsid w:val="00592D74"/>
    <w:rsid w:val="005E2C44"/>
    <w:rsid w:val="00621188"/>
    <w:rsid w:val="00624943"/>
    <w:rsid w:val="006257ED"/>
    <w:rsid w:val="006564CD"/>
    <w:rsid w:val="0066002D"/>
    <w:rsid w:val="006719B6"/>
    <w:rsid w:val="00675848"/>
    <w:rsid w:val="00695808"/>
    <w:rsid w:val="006B46FB"/>
    <w:rsid w:val="006E1744"/>
    <w:rsid w:val="006E21FB"/>
    <w:rsid w:val="006F1AD3"/>
    <w:rsid w:val="00700E4D"/>
    <w:rsid w:val="007039F6"/>
    <w:rsid w:val="007363BB"/>
    <w:rsid w:val="00761235"/>
    <w:rsid w:val="00765B45"/>
    <w:rsid w:val="00773A07"/>
    <w:rsid w:val="00773D66"/>
    <w:rsid w:val="0078649F"/>
    <w:rsid w:val="00786AEE"/>
    <w:rsid w:val="00790EFC"/>
    <w:rsid w:val="00792342"/>
    <w:rsid w:val="007977A8"/>
    <w:rsid w:val="007B512A"/>
    <w:rsid w:val="007C2097"/>
    <w:rsid w:val="007D3DC4"/>
    <w:rsid w:val="007D4940"/>
    <w:rsid w:val="007D6A07"/>
    <w:rsid w:val="007F7259"/>
    <w:rsid w:val="00800765"/>
    <w:rsid w:val="008040A8"/>
    <w:rsid w:val="00811F75"/>
    <w:rsid w:val="008279FA"/>
    <w:rsid w:val="00832AA4"/>
    <w:rsid w:val="008464BE"/>
    <w:rsid w:val="008579F4"/>
    <w:rsid w:val="0086133C"/>
    <w:rsid w:val="008626E7"/>
    <w:rsid w:val="00870EE7"/>
    <w:rsid w:val="0089191F"/>
    <w:rsid w:val="0089365F"/>
    <w:rsid w:val="008A45A6"/>
    <w:rsid w:val="008A5B8B"/>
    <w:rsid w:val="008B0E82"/>
    <w:rsid w:val="008C4567"/>
    <w:rsid w:val="008D1B4A"/>
    <w:rsid w:val="008D1B84"/>
    <w:rsid w:val="008D4141"/>
    <w:rsid w:val="008E3DC0"/>
    <w:rsid w:val="008E6814"/>
    <w:rsid w:val="008F686C"/>
    <w:rsid w:val="00903356"/>
    <w:rsid w:val="009148DE"/>
    <w:rsid w:val="009777D9"/>
    <w:rsid w:val="00990777"/>
    <w:rsid w:val="00991B88"/>
    <w:rsid w:val="009964B0"/>
    <w:rsid w:val="009A5753"/>
    <w:rsid w:val="009A579D"/>
    <w:rsid w:val="009B2BDB"/>
    <w:rsid w:val="009C1982"/>
    <w:rsid w:val="009C5A61"/>
    <w:rsid w:val="009E3297"/>
    <w:rsid w:val="009F734F"/>
    <w:rsid w:val="00A02EDC"/>
    <w:rsid w:val="00A06590"/>
    <w:rsid w:val="00A246B6"/>
    <w:rsid w:val="00A24753"/>
    <w:rsid w:val="00A27CFF"/>
    <w:rsid w:val="00A34F24"/>
    <w:rsid w:val="00A40C4E"/>
    <w:rsid w:val="00A47E70"/>
    <w:rsid w:val="00A50CF0"/>
    <w:rsid w:val="00A7671C"/>
    <w:rsid w:val="00A928B0"/>
    <w:rsid w:val="00AA2CBC"/>
    <w:rsid w:val="00AA70DA"/>
    <w:rsid w:val="00AC5820"/>
    <w:rsid w:val="00AD1CD8"/>
    <w:rsid w:val="00AF4636"/>
    <w:rsid w:val="00B06A52"/>
    <w:rsid w:val="00B22263"/>
    <w:rsid w:val="00B258BB"/>
    <w:rsid w:val="00B40AB6"/>
    <w:rsid w:val="00B45033"/>
    <w:rsid w:val="00B54F41"/>
    <w:rsid w:val="00B67B97"/>
    <w:rsid w:val="00B72297"/>
    <w:rsid w:val="00B83EC7"/>
    <w:rsid w:val="00B968C8"/>
    <w:rsid w:val="00BA3EC5"/>
    <w:rsid w:val="00BA51B1"/>
    <w:rsid w:val="00BA51D9"/>
    <w:rsid w:val="00BB543D"/>
    <w:rsid w:val="00BB5DFC"/>
    <w:rsid w:val="00BC09D3"/>
    <w:rsid w:val="00BD279D"/>
    <w:rsid w:val="00BD6BB8"/>
    <w:rsid w:val="00C15AE4"/>
    <w:rsid w:val="00C17252"/>
    <w:rsid w:val="00C25ED2"/>
    <w:rsid w:val="00C3416D"/>
    <w:rsid w:val="00C434B4"/>
    <w:rsid w:val="00C66BA2"/>
    <w:rsid w:val="00C77A62"/>
    <w:rsid w:val="00C90301"/>
    <w:rsid w:val="00C95985"/>
    <w:rsid w:val="00C95F48"/>
    <w:rsid w:val="00CA64AD"/>
    <w:rsid w:val="00CC5026"/>
    <w:rsid w:val="00CC68D0"/>
    <w:rsid w:val="00CC7419"/>
    <w:rsid w:val="00CE1117"/>
    <w:rsid w:val="00CE3186"/>
    <w:rsid w:val="00CE71EC"/>
    <w:rsid w:val="00CF7F52"/>
    <w:rsid w:val="00D03F9A"/>
    <w:rsid w:val="00D06D51"/>
    <w:rsid w:val="00D1258E"/>
    <w:rsid w:val="00D2107B"/>
    <w:rsid w:val="00D24991"/>
    <w:rsid w:val="00D43550"/>
    <w:rsid w:val="00D50255"/>
    <w:rsid w:val="00D56CD3"/>
    <w:rsid w:val="00D66F5E"/>
    <w:rsid w:val="00D7725A"/>
    <w:rsid w:val="00DD5107"/>
    <w:rsid w:val="00DE34CF"/>
    <w:rsid w:val="00DF71F5"/>
    <w:rsid w:val="00E01AF6"/>
    <w:rsid w:val="00E135FF"/>
    <w:rsid w:val="00E13F3D"/>
    <w:rsid w:val="00E302CA"/>
    <w:rsid w:val="00E33D49"/>
    <w:rsid w:val="00E34898"/>
    <w:rsid w:val="00E54104"/>
    <w:rsid w:val="00E5415A"/>
    <w:rsid w:val="00E76B2F"/>
    <w:rsid w:val="00E83785"/>
    <w:rsid w:val="00E93BB6"/>
    <w:rsid w:val="00EB09B7"/>
    <w:rsid w:val="00EE7D7C"/>
    <w:rsid w:val="00EF31D6"/>
    <w:rsid w:val="00EF338E"/>
    <w:rsid w:val="00F21B6D"/>
    <w:rsid w:val="00F21DFB"/>
    <w:rsid w:val="00F25D98"/>
    <w:rsid w:val="00F300FB"/>
    <w:rsid w:val="00F30E6C"/>
    <w:rsid w:val="00F31A68"/>
    <w:rsid w:val="00F335B4"/>
    <w:rsid w:val="00F336CC"/>
    <w:rsid w:val="00FA1E97"/>
    <w:rsid w:val="00FB09DA"/>
    <w:rsid w:val="00FB6386"/>
    <w:rsid w:val="00FC046B"/>
    <w:rsid w:val="00FC3FF7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F2BA9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BB54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B543D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4230F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936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9365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89365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9365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89365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89365F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89365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9365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89365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9365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89365F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89365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89365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9365F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89365F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89365F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89365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89365F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89365F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89365F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89365F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Heading1Char">
    <w:name w:val="Heading 1 Char"/>
    <w:link w:val="Heading1"/>
    <w:rsid w:val="0089365F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89365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89365F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9365F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89365F"/>
    <w:rPr>
      <w:color w:val="808080"/>
      <w:shd w:val="clear" w:color="auto" w:fill="E6E6E6"/>
    </w:rPr>
  </w:style>
  <w:style w:type="character" w:customStyle="1" w:styleId="EXCar">
    <w:name w:val="EX Car"/>
    <w:rsid w:val="0089365F"/>
    <w:rPr>
      <w:lang w:val="en-GB" w:eastAsia="en-US"/>
    </w:rPr>
  </w:style>
  <w:style w:type="character" w:customStyle="1" w:styleId="msoins0">
    <w:name w:val="msoins"/>
    <w:rsid w:val="0089365F"/>
  </w:style>
  <w:style w:type="character" w:customStyle="1" w:styleId="B4Char">
    <w:name w:val="B4 Char"/>
    <w:link w:val="B4"/>
    <w:rsid w:val="0089365F"/>
    <w:rPr>
      <w:rFonts w:ascii="Times New Roman" w:hAnsi="Times New Roman"/>
      <w:lang w:val="en-GB" w:eastAsia="en-US"/>
    </w:rPr>
  </w:style>
  <w:style w:type="character" w:styleId="PageNumber">
    <w:name w:val="page number"/>
    <w:rsid w:val="0089365F"/>
  </w:style>
  <w:style w:type="paragraph" w:customStyle="1" w:styleId="Reference">
    <w:name w:val="Reference"/>
    <w:basedOn w:val="Normal"/>
    <w:rsid w:val="0089365F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89365F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89365F"/>
    <w:rPr>
      <w:i/>
      <w:iCs/>
    </w:rPr>
  </w:style>
  <w:style w:type="character" w:styleId="IntenseEmphasis">
    <w:name w:val="Intense Emphasis"/>
    <w:uiPriority w:val="21"/>
    <w:qFormat/>
    <w:rsid w:val="0089365F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89365F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89365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89365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89365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89365F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89365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89365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89365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89365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89365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89365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89365F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89365F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89365F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89365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89365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89365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89365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89365F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89365F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89365F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89365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89365F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89365F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89365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89365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9365F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89365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89365F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89365F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89365F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89365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89365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89365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89365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89365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89365F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89365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8936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89365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89365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89365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89365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89365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89365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89365F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89365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89365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8936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89365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89365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89365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89365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89365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89365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936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8936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89365F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89365F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9365F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89365F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89365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89365F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89365F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89365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89365F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89365F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89365F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89365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89365F"/>
  </w:style>
  <w:style w:type="numbering" w:customStyle="1" w:styleId="NoList2">
    <w:name w:val="No List2"/>
    <w:next w:val="NoList"/>
    <w:uiPriority w:val="99"/>
    <w:semiHidden/>
    <w:unhideWhenUsed/>
    <w:rsid w:val="0089365F"/>
  </w:style>
  <w:style w:type="table" w:customStyle="1" w:styleId="TableGrid4">
    <w:name w:val="Table Grid4"/>
    <w:basedOn w:val="TableNormal"/>
    <w:next w:val="TableGrid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89365F"/>
  </w:style>
  <w:style w:type="table" w:customStyle="1" w:styleId="TableGrid5">
    <w:name w:val="Table Grid5"/>
    <w:basedOn w:val="TableNormal"/>
    <w:next w:val="TableGrid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89365F"/>
  </w:style>
  <w:style w:type="table" w:customStyle="1" w:styleId="TableGrid6">
    <w:name w:val="Table Grid6"/>
    <w:basedOn w:val="TableNormal"/>
    <w:next w:val="TableGrid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89365F"/>
  </w:style>
  <w:style w:type="numbering" w:customStyle="1" w:styleId="NoList6">
    <w:name w:val="No List6"/>
    <w:next w:val="NoList"/>
    <w:semiHidden/>
    <w:unhideWhenUsed/>
    <w:rsid w:val="0089365F"/>
  </w:style>
  <w:style w:type="numbering" w:customStyle="1" w:styleId="NoList7">
    <w:name w:val="No List7"/>
    <w:next w:val="NoList"/>
    <w:semiHidden/>
    <w:unhideWhenUsed/>
    <w:rsid w:val="0089365F"/>
  </w:style>
  <w:style w:type="numbering" w:customStyle="1" w:styleId="NoList8">
    <w:name w:val="No List8"/>
    <w:next w:val="NoList"/>
    <w:uiPriority w:val="99"/>
    <w:semiHidden/>
    <w:unhideWhenUsed/>
    <w:rsid w:val="0089365F"/>
  </w:style>
  <w:style w:type="character" w:styleId="PlaceholderText">
    <w:name w:val="Placeholder Text"/>
    <w:uiPriority w:val="99"/>
    <w:semiHidden/>
    <w:rsid w:val="0089365F"/>
    <w:rPr>
      <w:color w:val="808080"/>
    </w:rPr>
  </w:style>
  <w:style w:type="paragraph" w:customStyle="1" w:styleId="TOC92">
    <w:name w:val="TOC 92"/>
    <w:basedOn w:val="TOC8"/>
    <w:rsid w:val="008936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8936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8936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8936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89365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89365F"/>
  </w:style>
  <w:style w:type="table" w:customStyle="1" w:styleId="TableGrid7">
    <w:name w:val="Table Grid7"/>
    <w:basedOn w:val="TableNormal"/>
    <w:next w:val="TableGrid"/>
    <w:uiPriority w:val="39"/>
    <w:rsid w:val="0089365F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289E3-3186-4B3D-BE64-E8914E59B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503</TotalTime>
  <Pages>5</Pages>
  <Words>1442</Words>
  <Characters>7647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43</cp:revision>
  <cp:lastPrinted>1899-12-31T23:00:00Z</cp:lastPrinted>
  <dcterms:created xsi:type="dcterms:W3CDTF">2019-04-27T18:23:00Z</dcterms:created>
  <dcterms:modified xsi:type="dcterms:W3CDTF">2019-10-16T03:40:00Z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